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AD3" w:rsidRDefault="00472BAA" w:rsidP="00FF2AD3">
      <w:pPr>
        <w:pStyle w:val="2"/>
      </w:pPr>
      <w:bookmarkStart w:id="0" w:name="_Toc375071055"/>
      <w:bookmarkStart w:id="1" w:name="_Toc389576934"/>
      <w:bookmarkStart w:id="2" w:name="_Toc391459402"/>
      <w:bookmarkStart w:id="3" w:name="_Toc392747590"/>
      <w:bookmarkEnd w:id="0"/>
      <w:r>
        <w:t>HH3C-IKE-MONITOR-MIB</w:t>
      </w:r>
      <w:bookmarkEnd w:id="1"/>
      <w:bookmarkEnd w:id="2"/>
      <w:bookmarkEnd w:id="3"/>
    </w:p>
    <w:p w:rsidR="00472BAA" w:rsidRDefault="00472BAA" w:rsidP="00472BAA">
      <w:r>
        <w:t>本节介绍</w:t>
      </w:r>
      <w:r>
        <w:t>HH3C-IKE-MONITOR-MIB</w:t>
      </w:r>
      <w:r>
        <w:t>模块输出的告警信息。</w:t>
      </w:r>
    </w:p>
    <w:p w:rsidR="00472BAA" w:rsidRDefault="00472BAA" w:rsidP="00472BAA">
      <w:pPr>
        <w:pStyle w:val="3"/>
      </w:pPr>
      <w:bookmarkStart w:id="4" w:name="_Toc389576935"/>
      <w:bookmarkStart w:id="5" w:name="_Toc391459403"/>
      <w:bookmarkStart w:id="6" w:name="_Toc392747591"/>
      <w:r>
        <w:t>hh3cIKETunnelStart</w:t>
      </w:r>
      <w:bookmarkEnd w:id="4"/>
      <w:bookmarkEnd w:id="5"/>
      <w:bookmarkEnd w:id="6"/>
    </w:p>
    <w:p w:rsidR="00472BAA" w:rsidRDefault="00472BAA" w:rsidP="00472BAA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472BAA" w:rsidRPr="00B1156A" w:rsidTr="000F1DD3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472BAA" w:rsidP="000F1DD3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472BAA" w:rsidP="000F1DD3">
            <w:pPr>
              <w:pStyle w:val="TableText"/>
            </w:pPr>
            <w:r>
              <w:t>1.3.6.1.4.1.25506. 2.30.1.6.1.1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472BAA" w:rsidP="006F52F5">
            <w:pPr>
              <w:pStyle w:val="TableHeadingleft"/>
            </w:pPr>
            <w:r w:rsidRPr="00B1156A">
              <w:t>MIB</w:t>
            </w:r>
            <w:r w:rsidR="006F52F5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t>hh3c-ike-monitor.mib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6F52F5" w:rsidP="000F1DD3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472BAA" w:rsidRPr="004A63E0" w:rsidRDefault="00472BAA" w:rsidP="000F1DD3">
            <w:pPr>
              <w:pStyle w:val="TableText"/>
            </w:pPr>
            <w:r>
              <w:rPr>
                <w:rFonts w:hint="eastAsia"/>
              </w:rPr>
              <w:t>事件告警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6F52F5" w:rsidP="000F1DD3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t>-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6F52F5" w:rsidP="000F1DD3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t>【描述】</w:t>
      </w:r>
    </w:p>
    <w:p w:rsidR="00472BAA" w:rsidRDefault="00472BAA" w:rsidP="00472BAA">
      <w:r>
        <w:rPr>
          <w:rFonts w:hint="eastAsia"/>
        </w:rPr>
        <w:t>创建一条</w:t>
      </w:r>
      <w:r w:rsidR="0085761D">
        <w:rPr>
          <w:rFonts w:hint="eastAsia"/>
        </w:rPr>
        <w:t>IPsec</w:t>
      </w:r>
      <w:r>
        <w:rPr>
          <w:rFonts w:hint="eastAsia"/>
        </w:rPr>
        <w:t>第一阶段</w:t>
      </w:r>
      <w:r>
        <w:rPr>
          <w:rFonts w:hint="eastAsia"/>
        </w:rPr>
        <w:t>IKE</w:t>
      </w:r>
      <w:r>
        <w:rPr>
          <w:rFonts w:hint="eastAsia"/>
        </w:rPr>
        <w:t>隧道时生成本告警。</w:t>
      </w:r>
    </w:p>
    <w:p w:rsidR="00472BAA" w:rsidRDefault="00472BAA" w:rsidP="00472BAA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472BAA" w:rsidRPr="00B1156A" w:rsidTr="000F1DD3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155CEB" w:rsidP="000F1DD3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FF2AD3" w:rsidRDefault="00472BAA" w:rsidP="00FF2AD3">
            <w:pPr>
              <w:pStyle w:val="ItemListinTable"/>
            </w:pPr>
            <w:r>
              <w:rPr>
                <w:rFonts w:hint="eastAsia"/>
              </w:rPr>
              <w:t>命令行：</w:t>
            </w:r>
            <w:r w:rsidR="00FF2AD3" w:rsidRPr="00FF2AD3">
              <w:rPr>
                <w:b/>
              </w:rPr>
              <w:t>snmp-agent trap enable ike tunnel-start</w:t>
            </w:r>
          </w:p>
          <w:p w:rsidR="00FF2AD3" w:rsidRDefault="00472BAA" w:rsidP="00FF2AD3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hh3cIKETunnelStartTrapCntl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enabled(1)</w:t>
            </w:r>
          </w:p>
        </w:tc>
      </w:tr>
      <w:tr w:rsidR="00472BAA" w:rsidRPr="00B1156A" w:rsidTr="000F1DD3">
        <w:trPr>
          <w:cantSplit/>
        </w:trPr>
        <w:tc>
          <w:tcPr>
            <w:tcW w:w="1254" w:type="dxa"/>
          </w:tcPr>
          <w:p w:rsidR="00472BAA" w:rsidRPr="00B1156A" w:rsidRDefault="00155CEB" w:rsidP="000F1DD3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FF2AD3" w:rsidRDefault="00472BAA" w:rsidP="00FF2AD3">
            <w:pPr>
              <w:pStyle w:val="ItemListinTable"/>
              <w:rPr>
                <w:rFonts w:eastAsia="楷体_GB2312"/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snmp-agent trap enable ike tunnel-start</w:t>
            </w:r>
          </w:p>
          <w:p w:rsidR="00FF2AD3" w:rsidRDefault="00472BAA" w:rsidP="00FF2AD3">
            <w:pPr>
              <w:pStyle w:val="ItemListinTable"/>
              <w:rPr>
                <w:rFonts w:eastAsia="楷体_GB2312"/>
              </w:rPr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hh3cIKETunnelStartTrapCntl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disabled(2)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472BAA" w:rsidRPr="00B1156A" w:rsidTr="000F1DD3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1.3.6.1.4.1.25506.2.30.1.1.1.5 (hh3cIKETunLocalAddr)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IpAddress</w:t>
            </w:r>
          </w:p>
        </w:tc>
        <w:tc>
          <w:tcPr>
            <w:tcW w:w="3316" w:type="dxa"/>
          </w:tcPr>
          <w:p w:rsidR="00472BAA" w:rsidRPr="00B1156A" w:rsidRDefault="00B554D9" w:rsidP="00B554D9">
            <w:pPr>
              <w:pStyle w:val="TableText"/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1.3.6.1.4.1.25506.2.30.1.1.1.9 (hh3cIKETunRemoteAddr)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IpAddress</w:t>
            </w:r>
          </w:p>
        </w:tc>
        <w:tc>
          <w:tcPr>
            <w:tcW w:w="3316" w:type="dxa"/>
          </w:tcPr>
          <w:p w:rsidR="00472BAA" w:rsidRPr="00B1156A" w:rsidRDefault="00324203" w:rsidP="000F1DD3">
            <w:pPr>
              <w:pStyle w:val="TableText"/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1.3.6.1.4.1.25506.2.30.1.1.1.16 (hh3cIKETunLifeTime)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1..2147483647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1.3.6.1.4.1.25506.2.30.1.1.1.1 (hh3cIKETunIndex)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1..2147483647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1.3.6.1.4.1.25506.2.30.1.1.1.23 (hh3cIKETunLocalInetAddrType)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316" w:type="dxa"/>
          </w:tcPr>
          <w:p w:rsidR="00472BAA" w:rsidRPr="00B1156A" w:rsidRDefault="00324203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1.3.6.1.4.1.25506.2.30.1.1.1.24 (hh3cIKETunLocalInetAddr)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316" w:type="dxa"/>
          </w:tcPr>
          <w:p w:rsidR="00472BAA" w:rsidRPr="00B1156A" w:rsidRDefault="00324203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1.3.6.1.4.1.25506.2.30.1.1.1.25 (hh3cIKETunRemoteInetAddrType)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316" w:type="dxa"/>
          </w:tcPr>
          <w:p w:rsidR="00472BAA" w:rsidRPr="00B1156A" w:rsidRDefault="00324203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1.3.6.1.4.1.25506.2.30.1.1.1.26 (hh3cIKETunRemoteInetAddr)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316" w:type="dxa"/>
          </w:tcPr>
          <w:p w:rsidR="00472BAA" w:rsidRPr="00B1156A" w:rsidRDefault="00324203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lastRenderedPageBreak/>
        <w:t>【处理建议】</w:t>
      </w:r>
    </w:p>
    <w:p w:rsidR="00472BAA" w:rsidRDefault="00472BAA" w:rsidP="00472BAA">
      <w:r>
        <w:rPr>
          <w:rFonts w:hint="eastAsia"/>
        </w:rPr>
        <w:t>无需</w:t>
      </w:r>
      <w:r w:rsidR="003048BC">
        <w:rPr>
          <w:rFonts w:hint="eastAsia"/>
        </w:rPr>
        <w:t>处理</w:t>
      </w:r>
      <w:r>
        <w:rPr>
          <w:rFonts w:hint="eastAsia"/>
        </w:rPr>
        <w:t>。</w:t>
      </w:r>
    </w:p>
    <w:p w:rsidR="00472BAA" w:rsidRDefault="00472BAA" w:rsidP="00472BAA">
      <w:pPr>
        <w:pStyle w:val="3"/>
      </w:pPr>
      <w:bookmarkStart w:id="7" w:name="_Toc389576936"/>
      <w:bookmarkStart w:id="8" w:name="_Toc391459404"/>
      <w:bookmarkStart w:id="9" w:name="_Toc392747592"/>
      <w:r>
        <w:t>hh3cIKETunnelStop</w:t>
      </w:r>
      <w:bookmarkEnd w:id="7"/>
      <w:bookmarkEnd w:id="8"/>
      <w:bookmarkEnd w:id="9"/>
    </w:p>
    <w:p w:rsidR="00472BAA" w:rsidRDefault="00472BAA" w:rsidP="00472BAA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472BAA" w:rsidRPr="00B1156A" w:rsidTr="000F1DD3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472BAA" w:rsidP="000F1DD3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472BAA" w:rsidP="000F1DD3">
            <w:pPr>
              <w:pStyle w:val="TableText"/>
            </w:pPr>
            <w:r>
              <w:t>1.3.6.1.4.1.25506. 2.30.1.6.1.2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472BAA" w:rsidP="00AE4B23">
            <w:pPr>
              <w:pStyle w:val="TableHeadingleft"/>
            </w:pPr>
            <w:r w:rsidRPr="00B1156A">
              <w:t>MIB</w:t>
            </w:r>
            <w:r w:rsidR="00AE4B23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t>hh3c-ike-monitor.mib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AE4B23" w:rsidP="000F1DD3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472BAA" w:rsidRPr="004A63E0" w:rsidRDefault="00472BAA" w:rsidP="000F1DD3">
            <w:pPr>
              <w:pStyle w:val="TableText"/>
            </w:pPr>
            <w:r>
              <w:rPr>
                <w:rFonts w:hint="eastAsia"/>
              </w:rPr>
              <w:t>事件告警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AE4B23" w:rsidP="000F1DD3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t>-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AE4B23" w:rsidP="000F1DD3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t>【描述】</w:t>
      </w:r>
    </w:p>
    <w:p w:rsidR="00472BAA" w:rsidRDefault="00472BAA" w:rsidP="00472BAA">
      <w:r>
        <w:rPr>
          <w:rFonts w:hint="eastAsia"/>
        </w:rPr>
        <w:t>删除一条</w:t>
      </w:r>
      <w:r w:rsidR="002D1F45">
        <w:rPr>
          <w:rFonts w:hint="eastAsia"/>
        </w:rPr>
        <w:t>IPsec</w:t>
      </w:r>
      <w:r>
        <w:rPr>
          <w:rFonts w:hint="eastAsia"/>
        </w:rPr>
        <w:t>第一阶段</w:t>
      </w:r>
      <w:r>
        <w:rPr>
          <w:rFonts w:hint="eastAsia"/>
        </w:rPr>
        <w:t>IKE</w:t>
      </w:r>
      <w:r>
        <w:rPr>
          <w:rFonts w:hint="eastAsia"/>
        </w:rPr>
        <w:t>隧道时生成本告警。</w:t>
      </w:r>
    </w:p>
    <w:p w:rsidR="00472BAA" w:rsidRDefault="00472BAA" w:rsidP="00472BAA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472BAA" w:rsidRPr="00B1156A" w:rsidTr="000F1DD3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B75566" w:rsidP="000F1DD3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FF2AD3" w:rsidRDefault="00472BAA" w:rsidP="00FF2AD3">
            <w:pPr>
              <w:pStyle w:val="ItemListinTable"/>
            </w:pPr>
            <w:r>
              <w:rPr>
                <w:rFonts w:hint="eastAsia"/>
              </w:rPr>
              <w:t>命令行：</w:t>
            </w:r>
            <w:r w:rsidR="00FF2AD3" w:rsidRPr="00FF2AD3">
              <w:rPr>
                <w:b/>
              </w:rPr>
              <w:t>snmp-agent trap enable ike tunnel-stop</w:t>
            </w:r>
          </w:p>
          <w:p w:rsidR="00FF2AD3" w:rsidRDefault="00472BAA" w:rsidP="00FF2AD3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hh3cIKETunnelStopTrapCntl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enabled(1)</w:t>
            </w:r>
          </w:p>
        </w:tc>
      </w:tr>
      <w:tr w:rsidR="00472BAA" w:rsidRPr="00B1156A" w:rsidTr="000F1DD3">
        <w:trPr>
          <w:cantSplit/>
        </w:trPr>
        <w:tc>
          <w:tcPr>
            <w:tcW w:w="1254" w:type="dxa"/>
          </w:tcPr>
          <w:p w:rsidR="00472BAA" w:rsidRPr="00B1156A" w:rsidRDefault="00B75566" w:rsidP="000F1DD3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FF2AD3" w:rsidRDefault="00472BAA" w:rsidP="00FF2AD3">
            <w:pPr>
              <w:pStyle w:val="ItemListinTable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snmp-agent trap enable ike tunnel-stop</w:t>
            </w:r>
          </w:p>
          <w:p w:rsidR="00FF2AD3" w:rsidRDefault="00472BAA" w:rsidP="00FF2AD3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hh3cIKETunnelStopTrapCntl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disabled(2)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3048BC" w:rsidRPr="00B1156A" w:rsidTr="003048BC">
        <w:trPr>
          <w:cnfStyle w:val="100000000000"/>
          <w:cantSplit/>
          <w:tblHeader/>
        </w:trPr>
        <w:tc>
          <w:tcPr>
            <w:tcW w:w="3607" w:type="dxa"/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472BAA" w:rsidRPr="00B1156A" w:rsidTr="003048BC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1.3.6.1.4.1.25506.2.30.1.1.1.5 (hh3cIKETunLocalAddr)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IpAddress</w:t>
            </w:r>
          </w:p>
        </w:tc>
        <w:tc>
          <w:tcPr>
            <w:tcW w:w="3316" w:type="dxa"/>
          </w:tcPr>
          <w:p w:rsidR="00472BAA" w:rsidRPr="00B1156A" w:rsidRDefault="00565F6D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3048BC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1.3.6.1.4.1.25506.2.30.1.1.1.9 (hh3cIKETunRemoteAddr)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IpAddress</w:t>
            </w:r>
          </w:p>
        </w:tc>
        <w:tc>
          <w:tcPr>
            <w:tcW w:w="3316" w:type="dxa"/>
          </w:tcPr>
          <w:p w:rsidR="00472BAA" w:rsidRPr="00B1156A" w:rsidRDefault="00565F6D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3048BC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1.3.6.1.4.1.25506.2.30.1.1.1.17 (hh3cIKETunActiveTime)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1..2147483647</w:t>
            </w:r>
          </w:p>
        </w:tc>
      </w:tr>
      <w:tr w:rsidR="00472BAA" w:rsidRPr="00B1156A" w:rsidTr="003048BC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1.3.6.1.4.1.25506.2.30.1.1.1.1 (hh3cIKETunIndex)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1..2147483647</w:t>
            </w:r>
          </w:p>
        </w:tc>
      </w:tr>
      <w:tr w:rsidR="00472BAA" w:rsidRPr="00B1156A" w:rsidTr="003048BC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1.3.6.1.4.1.25506.2.30.1.1.1.23 (hh3cIKETunLocalInetAddrType)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316" w:type="dxa"/>
          </w:tcPr>
          <w:p w:rsidR="00472BAA" w:rsidRPr="00B1156A" w:rsidRDefault="00565F6D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3048BC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1.3.6.1.4.1.25506.2.30.1.1.1.24 (hh3cIKETunLocalInetAddr)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316" w:type="dxa"/>
          </w:tcPr>
          <w:p w:rsidR="00472BAA" w:rsidRPr="00B1156A" w:rsidRDefault="00565F6D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3048BC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1.3.6.1.4.1.25506.2.30.1.1.1.25 (hh3cIKETunRemoteInetAddrType)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316" w:type="dxa"/>
          </w:tcPr>
          <w:p w:rsidR="00472BAA" w:rsidRPr="00B1156A" w:rsidRDefault="00565F6D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3048BC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1.3.6.1.4.1.25506.2.30.1.1.1.26 (hh3cIKETunRemoteInetAddr)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316" w:type="dxa"/>
          </w:tcPr>
          <w:p w:rsidR="00472BAA" w:rsidRPr="00B1156A" w:rsidRDefault="00565F6D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t>【处理建议】</w:t>
      </w:r>
    </w:p>
    <w:p w:rsidR="00472BAA" w:rsidRDefault="00472BAA" w:rsidP="00472BAA">
      <w:r>
        <w:rPr>
          <w:rFonts w:hint="eastAsia"/>
        </w:rPr>
        <w:t>无需</w:t>
      </w:r>
      <w:r w:rsidR="000F1DD3">
        <w:rPr>
          <w:rFonts w:hint="eastAsia"/>
        </w:rPr>
        <w:t>处理</w:t>
      </w:r>
      <w:r>
        <w:rPr>
          <w:rFonts w:hint="eastAsia"/>
        </w:rPr>
        <w:t>。</w:t>
      </w:r>
    </w:p>
    <w:p w:rsidR="00472BAA" w:rsidRDefault="00472BAA" w:rsidP="00472BAA">
      <w:pPr>
        <w:pStyle w:val="3"/>
      </w:pPr>
      <w:bookmarkStart w:id="10" w:name="_Toc389576937"/>
      <w:bookmarkStart w:id="11" w:name="_Toc391459405"/>
      <w:bookmarkStart w:id="12" w:name="_Toc392747593"/>
      <w:r>
        <w:t>hh3cIKENoSaFailure</w:t>
      </w:r>
      <w:bookmarkEnd w:id="10"/>
      <w:bookmarkEnd w:id="11"/>
      <w:bookmarkEnd w:id="12"/>
    </w:p>
    <w:p w:rsidR="00472BAA" w:rsidRDefault="00472BAA" w:rsidP="00472BAA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472BAA" w:rsidRPr="00B1156A" w:rsidTr="000F1DD3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472BAA" w:rsidP="000F1DD3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472BAA" w:rsidP="000F1DD3">
            <w:pPr>
              <w:pStyle w:val="TableText"/>
            </w:pPr>
            <w:r>
              <w:t>1.3.6.1.4.1.25506. 2.30.1.6.1.3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472BAA" w:rsidP="00CE71FD">
            <w:pPr>
              <w:pStyle w:val="TableHeadingleft"/>
            </w:pPr>
            <w:r w:rsidRPr="00B1156A">
              <w:t>MIB</w:t>
            </w:r>
            <w:r w:rsidR="00CE71FD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t>hh3c-ike-monitor.mib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CE71FD" w:rsidP="000F1DD3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472BAA" w:rsidRPr="004A63E0" w:rsidRDefault="00472BAA" w:rsidP="000F1DD3">
            <w:pPr>
              <w:pStyle w:val="TableText"/>
            </w:pPr>
            <w:r>
              <w:rPr>
                <w:rFonts w:hint="eastAsia"/>
              </w:rPr>
              <w:t>事件告警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CE71FD" w:rsidP="000F1DD3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t>-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CE71FD" w:rsidP="000F1DD3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t>【描述】</w:t>
      </w:r>
    </w:p>
    <w:p w:rsidR="00472BAA" w:rsidRDefault="00472BAA" w:rsidP="00472BAA">
      <w:r>
        <w:rPr>
          <w:rFonts w:hint="eastAsia"/>
        </w:rPr>
        <w:t>IKE</w:t>
      </w:r>
      <w:r>
        <w:rPr>
          <w:rFonts w:hint="eastAsia"/>
        </w:rPr>
        <w:t>隧道收到不存在的</w:t>
      </w:r>
      <w:r>
        <w:rPr>
          <w:rFonts w:hint="eastAsia"/>
        </w:rPr>
        <w:t>SA</w:t>
      </w:r>
      <w:r>
        <w:rPr>
          <w:rFonts w:hint="eastAsia"/>
        </w:rPr>
        <w:t>时生成本告警。</w:t>
      </w:r>
    </w:p>
    <w:p w:rsidR="00472BAA" w:rsidRDefault="00472BAA" w:rsidP="00472BAA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472BAA" w:rsidRPr="00B1156A" w:rsidTr="000F1DD3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B6418A" w:rsidP="000F1DD3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FF2AD3" w:rsidRDefault="00472BAA" w:rsidP="00FF2AD3">
            <w:pPr>
              <w:pStyle w:val="ItemListinTable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snmp-agent trap enable ike no-sa-failure</w:t>
            </w:r>
          </w:p>
          <w:p w:rsidR="00FF2AD3" w:rsidRDefault="00472BAA" w:rsidP="00FF2AD3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hh3cIKENoSaTrapCntl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enabled(1)</w:t>
            </w:r>
          </w:p>
        </w:tc>
      </w:tr>
      <w:tr w:rsidR="00472BAA" w:rsidRPr="00B1156A" w:rsidTr="000F1DD3">
        <w:trPr>
          <w:cantSplit/>
        </w:trPr>
        <w:tc>
          <w:tcPr>
            <w:tcW w:w="1254" w:type="dxa"/>
          </w:tcPr>
          <w:p w:rsidR="00472BAA" w:rsidRPr="00B1156A" w:rsidRDefault="00B6418A" w:rsidP="000F1DD3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FF2AD3" w:rsidRDefault="00472BAA" w:rsidP="00FF2AD3">
            <w:pPr>
              <w:pStyle w:val="ItemListinTable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snmp-agent trap enable ike no-sa-failure</w:t>
            </w:r>
          </w:p>
          <w:p w:rsidR="00FF2AD3" w:rsidRDefault="00472BAA" w:rsidP="00FF2AD3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hh3cIKENoSaTrapCntl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disabled(2)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472BAA" w:rsidRPr="00B1156A" w:rsidTr="000F1DD3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1.3.6.1.4.1.25506.2.30.1.1.1.5 (hh3cIKETunLocalAddr)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IpAddress</w:t>
            </w:r>
          </w:p>
        </w:tc>
        <w:tc>
          <w:tcPr>
            <w:tcW w:w="3316" w:type="dxa"/>
          </w:tcPr>
          <w:p w:rsidR="00472BAA" w:rsidRPr="00B1156A" w:rsidRDefault="00A57FFD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1.3.6.1.4.1.25506.2.30.1.1.1.9 (hh3cIKETunRemoteAddr)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IpAddress</w:t>
            </w:r>
          </w:p>
        </w:tc>
        <w:tc>
          <w:tcPr>
            <w:tcW w:w="3316" w:type="dxa"/>
          </w:tcPr>
          <w:p w:rsidR="00472BAA" w:rsidRPr="00B1156A" w:rsidRDefault="00A57FFD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1.3.6.1.4.1.25506.2.30.1.1.1.1 (hh3cIKETunIndex)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1..2147483647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1.3.6.1.4.1.25506.2.30.1.1.1.23 (hh3cIKETunLocalInetAddrType)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316" w:type="dxa"/>
          </w:tcPr>
          <w:p w:rsidR="00472BAA" w:rsidRPr="00B1156A" w:rsidRDefault="00A57FFD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1.3.6.1.4.1.25506.2.30.1.1.1.24 (hh3cIKETunLocalInetAddr)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316" w:type="dxa"/>
          </w:tcPr>
          <w:p w:rsidR="00472BAA" w:rsidRPr="00B1156A" w:rsidRDefault="00A57FFD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1.3.6.1.4.1.25506.2.30.1.1.1.25 (hh3cIKETunRemoteInetAddrType)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316" w:type="dxa"/>
          </w:tcPr>
          <w:p w:rsidR="00472BAA" w:rsidRPr="00B1156A" w:rsidRDefault="00A57FFD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1.3.6.1.4.1.25506.2.30.1.1.1.26 (hh3cIKETunRemoteInetAddr)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316" w:type="dxa"/>
          </w:tcPr>
          <w:p w:rsidR="00472BAA" w:rsidRPr="00B1156A" w:rsidRDefault="00A57FFD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t>【处理建议】</w:t>
      </w:r>
    </w:p>
    <w:p w:rsidR="00472BAA" w:rsidRDefault="00472BAA" w:rsidP="00472BAA">
      <w:r>
        <w:rPr>
          <w:rFonts w:hint="eastAsia"/>
        </w:rPr>
        <w:t>无需</w:t>
      </w:r>
      <w:r w:rsidR="000F1DD3">
        <w:rPr>
          <w:rFonts w:hint="eastAsia"/>
        </w:rPr>
        <w:t>处理</w:t>
      </w:r>
      <w:r>
        <w:rPr>
          <w:rFonts w:hint="eastAsia"/>
        </w:rPr>
        <w:t>。</w:t>
      </w:r>
    </w:p>
    <w:p w:rsidR="00472BAA" w:rsidRDefault="00472BAA" w:rsidP="00472BAA">
      <w:pPr>
        <w:pStyle w:val="3"/>
      </w:pPr>
      <w:bookmarkStart w:id="13" w:name="_Toc389576938"/>
      <w:bookmarkStart w:id="14" w:name="_Toc391459406"/>
      <w:bookmarkStart w:id="15" w:name="_Toc392747594"/>
      <w:r>
        <w:t>hh3cIKEEncryFailFailure</w:t>
      </w:r>
      <w:bookmarkEnd w:id="13"/>
      <w:bookmarkEnd w:id="14"/>
      <w:bookmarkEnd w:id="15"/>
    </w:p>
    <w:p w:rsidR="00472BAA" w:rsidRDefault="00472BAA" w:rsidP="00472BAA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472BAA" w:rsidRPr="00B1156A" w:rsidTr="000F1DD3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472BAA" w:rsidP="000F1DD3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472BAA" w:rsidP="000F1DD3">
            <w:pPr>
              <w:pStyle w:val="TableText"/>
            </w:pPr>
            <w:r>
              <w:t>1.3.6.1.4.1.25506. 2.30.1.6.1.4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472BAA" w:rsidP="00DF12D6">
            <w:pPr>
              <w:pStyle w:val="TableHeadingleft"/>
            </w:pPr>
            <w:r w:rsidRPr="00B1156A">
              <w:t>MIB</w:t>
            </w:r>
            <w:r w:rsidR="00DF12D6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t>hh3c-ike-monitor.mib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DF12D6" w:rsidP="000F1DD3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472BAA" w:rsidRPr="004A63E0" w:rsidRDefault="00472BAA" w:rsidP="000F1DD3">
            <w:pPr>
              <w:pStyle w:val="TableText"/>
            </w:pPr>
            <w:r>
              <w:rPr>
                <w:rFonts w:hint="eastAsia"/>
              </w:rPr>
              <w:t>事件告警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DF12D6" w:rsidP="000F1DD3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t>-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DF12D6" w:rsidP="000F1DD3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t>【描述】</w:t>
      </w:r>
    </w:p>
    <w:p w:rsidR="00472BAA" w:rsidRDefault="00472BAA" w:rsidP="00472BAA">
      <w:r>
        <w:rPr>
          <w:rFonts w:hint="eastAsia"/>
        </w:rPr>
        <w:t>IKE</w:t>
      </w:r>
      <w:r>
        <w:rPr>
          <w:rFonts w:hint="eastAsia"/>
        </w:rPr>
        <w:t>隧道加密失败时生成本告警。</w:t>
      </w:r>
    </w:p>
    <w:p w:rsidR="00472BAA" w:rsidRDefault="00472BAA" w:rsidP="00472BAA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472BAA" w:rsidRPr="00B1156A" w:rsidTr="000F1DD3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F63999" w:rsidP="000F1DD3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FF2AD3" w:rsidRDefault="00472BAA" w:rsidP="00FF2AD3">
            <w:pPr>
              <w:pStyle w:val="ItemListinTable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snmp-agent trap enable ike encrypt-failure</w:t>
            </w:r>
          </w:p>
          <w:p w:rsidR="00FF2AD3" w:rsidRDefault="00472BAA" w:rsidP="00FF2AD3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hh3cIKEEncryFailureTrapCntl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enabled(1)</w:t>
            </w:r>
          </w:p>
        </w:tc>
      </w:tr>
      <w:tr w:rsidR="00472BAA" w:rsidRPr="00B1156A" w:rsidTr="000F1DD3">
        <w:trPr>
          <w:cantSplit/>
        </w:trPr>
        <w:tc>
          <w:tcPr>
            <w:tcW w:w="1254" w:type="dxa"/>
          </w:tcPr>
          <w:p w:rsidR="00472BAA" w:rsidRPr="00B1156A" w:rsidRDefault="00F63999" w:rsidP="000F1DD3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FF2AD3" w:rsidRDefault="00472BAA" w:rsidP="00FF2AD3">
            <w:pPr>
              <w:pStyle w:val="ItemListinTable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snmp-agent trap enable ike encrypt-failure</w:t>
            </w:r>
          </w:p>
          <w:p w:rsidR="00FF2AD3" w:rsidRDefault="00472BAA" w:rsidP="00FF2AD3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hh3cIKEEncryFailureTrapCntl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disabled(2)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472BAA" w:rsidRPr="00B1156A" w:rsidTr="000F1DD3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1.3.6.1.4.1.25506.2.30.1.1.1.5 (hh3cIKETunLocalAddr)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IpAddress</w:t>
            </w:r>
          </w:p>
        </w:tc>
        <w:tc>
          <w:tcPr>
            <w:tcW w:w="3316" w:type="dxa"/>
          </w:tcPr>
          <w:p w:rsidR="00472BAA" w:rsidRPr="00B1156A" w:rsidRDefault="0067760B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1.3.6.1.4.1.25506.2.30.1.1.1.9 (hh3cIKETunRemoteAddr)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IpAddress</w:t>
            </w:r>
          </w:p>
        </w:tc>
        <w:tc>
          <w:tcPr>
            <w:tcW w:w="3316" w:type="dxa"/>
          </w:tcPr>
          <w:p w:rsidR="00472BAA" w:rsidRPr="00B1156A" w:rsidRDefault="0067760B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1.3.6.1.4.1.25506.2.30.1.1.1.1 (hh3cIKETunIndex)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1..2147483647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1.3.6.1.4.1.25506.2.30.1.1.1.23 (hh3cIKETunLocalInetAddrType)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316" w:type="dxa"/>
          </w:tcPr>
          <w:p w:rsidR="00472BAA" w:rsidRPr="00B1156A" w:rsidRDefault="0067760B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1.3.6.1.4.1.25506.2.30.1.1.1.24 (hh3cIKETunLocalInetAddr)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316" w:type="dxa"/>
          </w:tcPr>
          <w:p w:rsidR="00472BAA" w:rsidRPr="00B1156A" w:rsidRDefault="0067760B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1.3.6.1.4.1.25506.2.30.1.1.1.25 (hh3cIKETunRemoteInetAddrType)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316" w:type="dxa"/>
          </w:tcPr>
          <w:p w:rsidR="00472BAA" w:rsidRPr="00B1156A" w:rsidRDefault="0067760B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1.3.6.1.4.1.25506.2.30.1.1.1.26 (hh3cIKETunRemoteInetAddr)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316" w:type="dxa"/>
          </w:tcPr>
          <w:p w:rsidR="00472BAA" w:rsidRPr="00B1156A" w:rsidRDefault="0067760B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t>【处理建议】</w:t>
      </w:r>
    </w:p>
    <w:p w:rsidR="00472BAA" w:rsidRDefault="00472BAA" w:rsidP="00472BAA">
      <w:r>
        <w:rPr>
          <w:rFonts w:hint="eastAsia"/>
        </w:rPr>
        <w:t>无需</w:t>
      </w:r>
      <w:r w:rsidR="000F1DD3">
        <w:rPr>
          <w:rFonts w:hint="eastAsia"/>
        </w:rPr>
        <w:t>处理</w:t>
      </w:r>
      <w:r>
        <w:rPr>
          <w:rFonts w:hint="eastAsia"/>
        </w:rPr>
        <w:t>。</w:t>
      </w:r>
    </w:p>
    <w:p w:rsidR="00472BAA" w:rsidRDefault="00472BAA" w:rsidP="00472BAA">
      <w:pPr>
        <w:pStyle w:val="3"/>
      </w:pPr>
      <w:bookmarkStart w:id="16" w:name="_Toc389576939"/>
      <w:bookmarkStart w:id="17" w:name="_Toc391459407"/>
      <w:bookmarkStart w:id="18" w:name="_Toc392747595"/>
      <w:r>
        <w:t>hh3cIKEDecryFailFailure</w:t>
      </w:r>
      <w:bookmarkEnd w:id="16"/>
      <w:bookmarkEnd w:id="17"/>
      <w:bookmarkEnd w:id="18"/>
    </w:p>
    <w:p w:rsidR="00472BAA" w:rsidRDefault="00472BAA" w:rsidP="00472BAA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472BAA" w:rsidRPr="00B1156A" w:rsidTr="000F1DD3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472BAA" w:rsidP="000F1DD3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472BAA" w:rsidP="000F1DD3">
            <w:pPr>
              <w:pStyle w:val="TableText"/>
            </w:pPr>
            <w:r>
              <w:t>1.3.6.1.4.1.25506. 2.30.1.6.1.5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472BAA" w:rsidP="00525B41">
            <w:pPr>
              <w:pStyle w:val="TableHeadingleft"/>
            </w:pPr>
            <w:r w:rsidRPr="00B1156A">
              <w:t>MIB</w:t>
            </w:r>
            <w:r w:rsidR="00525B41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t>hh3c-ike-monitor.mib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525B41" w:rsidP="000F1DD3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472BAA" w:rsidRPr="004A63E0" w:rsidRDefault="00472BAA" w:rsidP="000F1DD3">
            <w:pPr>
              <w:pStyle w:val="TableText"/>
            </w:pPr>
            <w:r>
              <w:rPr>
                <w:rFonts w:hint="eastAsia"/>
              </w:rPr>
              <w:t>事件告警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525B41" w:rsidP="000F1DD3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t>-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525B41" w:rsidP="000F1DD3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t>【描述】</w:t>
      </w:r>
    </w:p>
    <w:p w:rsidR="00472BAA" w:rsidRDefault="00472BAA" w:rsidP="00472BAA">
      <w:r>
        <w:rPr>
          <w:rFonts w:hint="eastAsia"/>
        </w:rPr>
        <w:t>IKE</w:t>
      </w:r>
      <w:r>
        <w:rPr>
          <w:rFonts w:hint="eastAsia"/>
        </w:rPr>
        <w:t>隧道解密失败时生成本告警。</w:t>
      </w:r>
    </w:p>
    <w:p w:rsidR="00472BAA" w:rsidRDefault="00472BAA" w:rsidP="00472BAA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472BAA" w:rsidRPr="00B1156A" w:rsidTr="000F1DD3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FE1EF1" w:rsidP="000F1DD3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FF2AD3" w:rsidRDefault="00472BAA" w:rsidP="00FF2AD3">
            <w:pPr>
              <w:pStyle w:val="ItemListinTable"/>
            </w:pPr>
            <w:r>
              <w:rPr>
                <w:rFonts w:hint="eastAsia"/>
              </w:rPr>
              <w:t>命令行：</w:t>
            </w:r>
            <w:r w:rsidR="00FF2AD3" w:rsidRPr="00FF2AD3">
              <w:rPr>
                <w:b/>
              </w:rPr>
              <w:t>snmp-agent trap enable ike decrypt-failure</w:t>
            </w:r>
          </w:p>
          <w:p w:rsidR="00FF2AD3" w:rsidRDefault="00472BAA" w:rsidP="00FF2AD3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hh3cIKEDecryFailureTrapCntl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enabled(1)</w:t>
            </w:r>
          </w:p>
        </w:tc>
      </w:tr>
      <w:tr w:rsidR="00472BAA" w:rsidRPr="00B1156A" w:rsidTr="000F1DD3">
        <w:trPr>
          <w:cantSplit/>
        </w:trPr>
        <w:tc>
          <w:tcPr>
            <w:tcW w:w="1254" w:type="dxa"/>
          </w:tcPr>
          <w:p w:rsidR="00472BAA" w:rsidRPr="00B1156A" w:rsidRDefault="00FE1EF1" w:rsidP="000F1DD3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FF2AD3" w:rsidRDefault="00472BAA" w:rsidP="00FF2AD3">
            <w:pPr>
              <w:pStyle w:val="ItemListinTable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snmp-agent trap enable ike decrypt-failure</w:t>
            </w:r>
          </w:p>
          <w:p w:rsidR="00FF2AD3" w:rsidRDefault="00472BAA" w:rsidP="00FF2AD3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hh3cIKEDecryFailureTrapCntl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disabled(2)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472BAA" w:rsidRPr="00B1156A" w:rsidTr="000F1DD3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1.3.6.1.4.1.25506.2.30.1.1.1.5 (hh3cIKETunLocalAddr)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IpAddress</w:t>
            </w:r>
          </w:p>
        </w:tc>
        <w:tc>
          <w:tcPr>
            <w:tcW w:w="3316" w:type="dxa"/>
          </w:tcPr>
          <w:p w:rsidR="00472BAA" w:rsidRPr="00B1156A" w:rsidRDefault="00F70E1D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1.3.6.1.4.1.25506.2.30.1.1.1.9 (hh3cIKETunRemoteAddr)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IpAddress</w:t>
            </w:r>
          </w:p>
        </w:tc>
        <w:tc>
          <w:tcPr>
            <w:tcW w:w="3316" w:type="dxa"/>
          </w:tcPr>
          <w:p w:rsidR="00472BAA" w:rsidRPr="00B1156A" w:rsidRDefault="00F70E1D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1.3.6.1.4.1.25506.2.30.1.1.1.1 (hh3cIKETunIndex)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1..2147483647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1.3.6.1.4.1.25506.2.30.1.1.1.23 (hh3cIKETunLocalInetAddrType)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316" w:type="dxa"/>
          </w:tcPr>
          <w:p w:rsidR="00472BAA" w:rsidRPr="00B1156A" w:rsidRDefault="00F70E1D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1.3.6.1.4.1.25506.2.30.1.1.1.24 (hh3cIKETunLocalInetAddr)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316" w:type="dxa"/>
          </w:tcPr>
          <w:p w:rsidR="00472BAA" w:rsidRPr="00B1156A" w:rsidRDefault="00F70E1D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1.3.6.1.4.1.25506.2.30.1.1.1.25 (hh3cIKETunRemoteInetAddrType)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316" w:type="dxa"/>
          </w:tcPr>
          <w:p w:rsidR="00472BAA" w:rsidRPr="00B1156A" w:rsidRDefault="00F70E1D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1.3.6.1.4.1.25506.2.30.1.1.1.26 (hh3cIKETunRemoteInetAddr)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316" w:type="dxa"/>
          </w:tcPr>
          <w:p w:rsidR="00472BAA" w:rsidRPr="00B1156A" w:rsidRDefault="00F70E1D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t>【处理建议】</w:t>
      </w:r>
    </w:p>
    <w:p w:rsidR="00472BAA" w:rsidRDefault="00472BAA" w:rsidP="00472BAA">
      <w:r>
        <w:rPr>
          <w:rFonts w:hint="eastAsia"/>
        </w:rPr>
        <w:t>无需</w:t>
      </w:r>
      <w:r w:rsidR="000F1DD3">
        <w:rPr>
          <w:rFonts w:hint="eastAsia"/>
        </w:rPr>
        <w:t>处理</w:t>
      </w:r>
      <w:r>
        <w:rPr>
          <w:rFonts w:hint="eastAsia"/>
        </w:rPr>
        <w:t>。</w:t>
      </w:r>
    </w:p>
    <w:p w:rsidR="00472BAA" w:rsidRDefault="00472BAA" w:rsidP="00472BAA">
      <w:pPr>
        <w:pStyle w:val="3"/>
      </w:pPr>
      <w:bookmarkStart w:id="19" w:name="_Toc389576940"/>
      <w:bookmarkStart w:id="20" w:name="_Toc391459408"/>
      <w:bookmarkStart w:id="21" w:name="_Toc392747596"/>
      <w:r>
        <w:t>hh3cIKEInvalidProposalFailure</w:t>
      </w:r>
      <w:bookmarkEnd w:id="19"/>
      <w:bookmarkEnd w:id="20"/>
      <w:bookmarkEnd w:id="21"/>
    </w:p>
    <w:p w:rsidR="00472BAA" w:rsidRDefault="00472BAA" w:rsidP="00472BAA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472BAA" w:rsidRPr="00B1156A" w:rsidTr="000F1DD3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472BAA" w:rsidP="000F1DD3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472BAA" w:rsidP="000F1DD3">
            <w:pPr>
              <w:pStyle w:val="TableText"/>
            </w:pPr>
            <w:r>
              <w:t>1.3.6.1.4.1.25506. 2.30.1.6.1.6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472BAA" w:rsidP="005C0548">
            <w:pPr>
              <w:pStyle w:val="TableHeadingleft"/>
            </w:pPr>
            <w:r w:rsidRPr="00B1156A">
              <w:t>MIB</w:t>
            </w:r>
            <w:r w:rsidR="005C0548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t>hh3c-ike-monitor.mib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5C0548" w:rsidP="000F1DD3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472BAA" w:rsidRPr="004A63E0" w:rsidRDefault="00472BAA" w:rsidP="000F1DD3">
            <w:pPr>
              <w:pStyle w:val="TableText"/>
            </w:pPr>
            <w:r>
              <w:rPr>
                <w:rFonts w:hint="eastAsia"/>
              </w:rPr>
              <w:t>事件告警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5C0548" w:rsidP="000F1DD3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t>-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5C0548" w:rsidP="000F1DD3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t>【描述】</w:t>
      </w:r>
    </w:p>
    <w:p w:rsidR="00472BAA" w:rsidRDefault="00472BAA" w:rsidP="00472BAA">
      <w:r>
        <w:rPr>
          <w:rFonts w:hint="eastAsia"/>
        </w:rPr>
        <w:t>IP</w:t>
      </w:r>
      <w:r w:rsidR="00850F4F">
        <w:rPr>
          <w:rFonts w:hint="eastAsia"/>
        </w:rPr>
        <w:t>s</w:t>
      </w:r>
      <w:r>
        <w:rPr>
          <w:rFonts w:hint="eastAsia"/>
        </w:rPr>
        <w:t>ec</w:t>
      </w:r>
      <w:r>
        <w:rPr>
          <w:rFonts w:hint="eastAsia"/>
        </w:rPr>
        <w:t>第一阶段</w:t>
      </w:r>
      <w:r>
        <w:rPr>
          <w:rFonts w:hint="eastAsia"/>
        </w:rPr>
        <w:t>SA</w:t>
      </w:r>
      <w:r>
        <w:rPr>
          <w:rFonts w:hint="eastAsia"/>
        </w:rPr>
        <w:t>协商收到无效提议时生成本告警。</w:t>
      </w:r>
    </w:p>
    <w:p w:rsidR="00472BAA" w:rsidRDefault="00472BAA" w:rsidP="00472BAA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472BAA" w:rsidRPr="00B1156A" w:rsidTr="000F1DD3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E4656A" w:rsidP="000F1DD3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FF2AD3" w:rsidRDefault="00472BAA" w:rsidP="00FF2AD3">
            <w:pPr>
              <w:pStyle w:val="ItemListinTable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snmp-agent trap enable ike invalid-proposal</w:t>
            </w:r>
          </w:p>
          <w:p w:rsidR="00FF2AD3" w:rsidRDefault="00472BAA" w:rsidP="00FF2AD3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hh3cIKEInvalidProposalTrapCntl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enabled(1)</w:t>
            </w:r>
          </w:p>
        </w:tc>
      </w:tr>
      <w:tr w:rsidR="00472BAA" w:rsidRPr="00B1156A" w:rsidTr="000F1DD3">
        <w:trPr>
          <w:cantSplit/>
        </w:trPr>
        <w:tc>
          <w:tcPr>
            <w:tcW w:w="1254" w:type="dxa"/>
          </w:tcPr>
          <w:p w:rsidR="00472BAA" w:rsidRPr="00B1156A" w:rsidRDefault="00E4656A" w:rsidP="000F1DD3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FF2AD3" w:rsidRDefault="00472BAA" w:rsidP="00FF2AD3">
            <w:pPr>
              <w:pStyle w:val="ItemListinTable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snmp-agent trap enable ike invalid-proposal</w:t>
            </w:r>
          </w:p>
          <w:p w:rsidR="00FF2AD3" w:rsidRDefault="00472BAA" w:rsidP="00FF2AD3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hh3cIKEInvalidProposalTrapCntl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disabled(2)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472BAA" w:rsidRPr="00B1156A" w:rsidTr="000F1DD3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1.3.6.1.4.1.25506.2.30.1.1.1.5 (hh3cIKETunLocalAddr)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IpAddress</w:t>
            </w:r>
          </w:p>
        </w:tc>
        <w:tc>
          <w:tcPr>
            <w:tcW w:w="3316" w:type="dxa"/>
          </w:tcPr>
          <w:p w:rsidR="00472BAA" w:rsidRPr="00B1156A" w:rsidRDefault="00E530AC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1.3.6.1.4.1.25506.2.30.1.1.1.9 (hh3cIKETunRemoteAddr)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IpAddress</w:t>
            </w:r>
          </w:p>
        </w:tc>
        <w:tc>
          <w:tcPr>
            <w:tcW w:w="3316" w:type="dxa"/>
          </w:tcPr>
          <w:p w:rsidR="00472BAA" w:rsidRPr="00B1156A" w:rsidRDefault="00E530AC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1.3.6.1.4.1.25506.2.30.1.1.1.1 (hh3cIKETunIndex)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1..2147483647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1.3.6.1.4.1.25506.2.30.1.1.1.23 (hh3cIKETunLocalInetAddrType)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316" w:type="dxa"/>
          </w:tcPr>
          <w:p w:rsidR="00472BAA" w:rsidRPr="00B1156A" w:rsidRDefault="00E530AC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1.3.6.1.4.1.25506.2.30.1.1.1.24 (hh3cIKETunLocalInetAddr)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316" w:type="dxa"/>
          </w:tcPr>
          <w:p w:rsidR="00472BAA" w:rsidRPr="00B1156A" w:rsidRDefault="00E530AC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1.3.6.1.4.1.25506.2.30.1.1.1.25 (hh3cIKETunRemoteInetAddrType)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316" w:type="dxa"/>
          </w:tcPr>
          <w:p w:rsidR="00472BAA" w:rsidRPr="00B1156A" w:rsidRDefault="00E530AC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1.3.6.1.4.1.25506.2.30.1.1.1.26 (hh3cIKETunRemoteInetAddr)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316" w:type="dxa"/>
          </w:tcPr>
          <w:p w:rsidR="00472BAA" w:rsidRPr="00B1156A" w:rsidRDefault="00E530AC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t>【处理建议】</w:t>
      </w:r>
    </w:p>
    <w:p w:rsidR="00472BAA" w:rsidRDefault="00472BAA" w:rsidP="00472BAA">
      <w:r>
        <w:rPr>
          <w:rFonts w:hint="eastAsia"/>
        </w:rPr>
        <w:t>无需</w:t>
      </w:r>
      <w:r w:rsidR="000F1DD3">
        <w:rPr>
          <w:rFonts w:hint="eastAsia"/>
        </w:rPr>
        <w:t>处理</w:t>
      </w:r>
      <w:r>
        <w:rPr>
          <w:rFonts w:hint="eastAsia"/>
        </w:rPr>
        <w:t>。</w:t>
      </w:r>
    </w:p>
    <w:p w:rsidR="00472BAA" w:rsidRDefault="00472BAA" w:rsidP="00472BAA">
      <w:pPr>
        <w:pStyle w:val="3"/>
      </w:pPr>
      <w:bookmarkStart w:id="22" w:name="_Toc389576941"/>
      <w:bookmarkStart w:id="23" w:name="_Toc391459409"/>
      <w:bookmarkStart w:id="24" w:name="_Toc392747597"/>
      <w:r>
        <w:t>hh3cIKEAuthFailFailure</w:t>
      </w:r>
      <w:bookmarkEnd w:id="22"/>
      <w:bookmarkEnd w:id="23"/>
      <w:bookmarkEnd w:id="24"/>
    </w:p>
    <w:p w:rsidR="00472BAA" w:rsidRDefault="00472BAA" w:rsidP="00472BAA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472BAA" w:rsidRPr="00B1156A" w:rsidTr="000F1DD3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472BAA" w:rsidP="000F1DD3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472BAA" w:rsidP="000F1DD3">
            <w:pPr>
              <w:pStyle w:val="TableText"/>
            </w:pPr>
            <w:r>
              <w:t>1.3.6.1.4.1.25506. 2.30.1.6.1.7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472BAA" w:rsidP="009518DF">
            <w:pPr>
              <w:pStyle w:val="TableHeadingleft"/>
            </w:pPr>
            <w:r w:rsidRPr="00B1156A">
              <w:t>MIB</w:t>
            </w:r>
            <w:r w:rsidR="009518DF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t>hh3c-ike-monitor.mib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9518DF" w:rsidP="000F1DD3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472BAA" w:rsidRPr="004A63E0" w:rsidRDefault="00472BAA" w:rsidP="000F1DD3">
            <w:pPr>
              <w:pStyle w:val="TableText"/>
            </w:pPr>
            <w:r>
              <w:rPr>
                <w:rFonts w:hint="eastAsia"/>
              </w:rPr>
              <w:t>事件告警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9518DF" w:rsidP="000F1DD3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t>-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9518DF" w:rsidP="000F1DD3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t>【描述】</w:t>
      </w:r>
    </w:p>
    <w:p w:rsidR="00472BAA" w:rsidRDefault="009518DF" w:rsidP="00472BAA">
      <w:r>
        <w:rPr>
          <w:rFonts w:hint="eastAsia"/>
        </w:rPr>
        <w:t>IPsec</w:t>
      </w:r>
      <w:r w:rsidR="00472BAA">
        <w:rPr>
          <w:rFonts w:hint="eastAsia"/>
        </w:rPr>
        <w:t>第一阶段认证失败时生成本告警。</w:t>
      </w:r>
    </w:p>
    <w:p w:rsidR="00472BAA" w:rsidRDefault="00472BAA" w:rsidP="00472BAA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472BAA" w:rsidRPr="00B1156A" w:rsidTr="000F1DD3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896B62" w:rsidP="000F1DD3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FF2AD3" w:rsidRDefault="00472BAA" w:rsidP="00FF2AD3">
            <w:pPr>
              <w:pStyle w:val="ItemListinTable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snmp-agent trap enable ike auth-failure</w:t>
            </w:r>
          </w:p>
          <w:p w:rsidR="00FF2AD3" w:rsidRDefault="00472BAA" w:rsidP="00FF2AD3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hh3cIKEAuthFailTrapCntl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enabled(1)</w:t>
            </w:r>
          </w:p>
        </w:tc>
      </w:tr>
      <w:tr w:rsidR="00472BAA" w:rsidRPr="00B1156A" w:rsidTr="000F1DD3">
        <w:trPr>
          <w:cantSplit/>
        </w:trPr>
        <w:tc>
          <w:tcPr>
            <w:tcW w:w="1254" w:type="dxa"/>
          </w:tcPr>
          <w:p w:rsidR="00472BAA" w:rsidRPr="00B1156A" w:rsidRDefault="00896B62" w:rsidP="000F1DD3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FF2AD3" w:rsidRDefault="00472BAA" w:rsidP="00FF2AD3">
            <w:pPr>
              <w:pStyle w:val="ItemListinTable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snmp-agent trap enable ike auth-failure</w:t>
            </w:r>
          </w:p>
          <w:p w:rsidR="00FF2AD3" w:rsidRDefault="00472BAA" w:rsidP="00FF2AD3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hh3cIKEAuthFailTrapCntl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disabled(2)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472BAA" w:rsidRPr="00B1156A" w:rsidTr="000F1DD3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1.3.6.1.4.1.25506.2.30.1.1.1.5 (hh3cIKETunLocalAddr)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IpAddress</w:t>
            </w:r>
          </w:p>
        </w:tc>
        <w:tc>
          <w:tcPr>
            <w:tcW w:w="3316" w:type="dxa"/>
          </w:tcPr>
          <w:p w:rsidR="00472BAA" w:rsidRPr="00B1156A" w:rsidRDefault="00094197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1.3.6.1.4.1.25506.2.30.1.1.1.9 (hh3cIKETunRemoteAddr)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IpAddress</w:t>
            </w:r>
          </w:p>
        </w:tc>
        <w:tc>
          <w:tcPr>
            <w:tcW w:w="3316" w:type="dxa"/>
          </w:tcPr>
          <w:p w:rsidR="00472BAA" w:rsidRPr="00B1156A" w:rsidRDefault="00094197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1.3.6.1.4.1.25506.2.30.1.1.1.1 (hh3cIKETunIndex)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1..2147483647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1.3.6.1.4.1.25506.2.30.1.1.1.23 (hh3cIKETunLocalInetAddrType)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316" w:type="dxa"/>
          </w:tcPr>
          <w:p w:rsidR="00472BAA" w:rsidRPr="00B1156A" w:rsidRDefault="00094197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1.3.6.1.4.1.25506.2.30.1.1.1.24 (hh3cIKETunLocalInetAddr)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316" w:type="dxa"/>
          </w:tcPr>
          <w:p w:rsidR="00472BAA" w:rsidRPr="00B1156A" w:rsidRDefault="00094197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1.3.6.1.4.1.25506.2.30.1.1.1.25 (hh3cIKETunRemoteInetAddrType)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316" w:type="dxa"/>
          </w:tcPr>
          <w:p w:rsidR="00472BAA" w:rsidRPr="00B1156A" w:rsidRDefault="00094197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1.3.6.1.4.1.25506.2.30.1.1.1.26 (hh3cIKETunRemoteInetAddr)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316" w:type="dxa"/>
          </w:tcPr>
          <w:p w:rsidR="00472BAA" w:rsidRPr="00B1156A" w:rsidRDefault="00094197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t>【处理建议】</w:t>
      </w:r>
    </w:p>
    <w:p w:rsidR="00472BAA" w:rsidRDefault="00472BAA" w:rsidP="00472BAA">
      <w:r>
        <w:rPr>
          <w:rFonts w:hint="eastAsia"/>
        </w:rPr>
        <w:t>无需</w:t>
      </w:r>
      <w:r w:rsidR="00450FC1">
        <w:rPr>
          <w:rFonts w:hint="eastAsia"/>
        </w:rPr>
        <w:t>处理</w:t>
      </w:r>
      <w:r>
        <w:rPr>
          <w:rFonts w:hint="eastAsia"/>
        </w:rPr>
        <w:t>。</w:t>
      </w:r>
    </w:p>
    <w:p w:rsidR="00472BAA" w:rsidRDefault="00472BAA" w:rsidP="00472BAA">
      <w:pPr>
        <w:pStyle w:val="3"/>
      </w:pPr>
      <w:bookmarkStart w:id="25" w:name="_Toc389576942"/>
      <w:bookmarkStart w:id="26" w:name="_Toc391459410"/>
      <w:bookmarkStart w:id="27" w:name="_Toc392747598"/>
      <w:r>
        <w:t>hh3cIKEInvalidCookieFailure</w:t>
      </w:r>
      <w:bookmarkEnd w:id="25"/>
      <w:bookmarkEnd w:id="26"/>
      <w:bookmarkEnd w:id="27"/>
    </w:p>
    <w:p w:rsidR="00472BAA" w:rsidRDefault="00472BAA" w:rsidP="00472BAA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472BAA" w:rsidRPr="00B1156A" w:rsidTr="000F1DD3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472BAA" w:rsidP="000F1DD3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472BAA" w:rsidP="000F1DD3">
            <w:pPr>
              <w:pStyle w:val="TableText"/>
            </w:pPr>
            <w:r>
              <w:t>1.3.6.1.4.1.25506. 2.30.1.6.1.8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472BAA" w:rsidP="006534A7">
            <w:pPr>
              <w:pStyle w:val="TableHeadingleft"/>
            </w:pPr>
            <w:r w:rsidRPr="00B1156A">
              <w:t>MIB</w:t>
            </w:r>
            <w:r w:rsidR="006534A7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t>hh3c-ike-monitor.mib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6534A7" w:rsidP="000F1DD3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472BAA" w:rsidRPr="004A63E0" w:rsidRDefault="00472BAA" w:rsidP="000F1DD3">
            <w:pPr>
              <w:pStyle w:val="TableText"/>
            </w:pPr>
            <w:r>
              <w:rPr>
                <w:rFonts w:hint="eastAsia"/>
              </w:rPr>
              <w:t>事件告警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6534A7" w:rsidP="000F1DD3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t>-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6534A7" w:rsidP="000F1DD3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t>【描述】</w:t>
      </w:r>
    </w:p>
    <w:p w:rsidR="00472BAA" w:rsidRDefault="00472BAA" w:rsidP="00472BAA">
      <w:r>
        <w:rPr>
          <w:rFonts w:hint="eastAsia"/>
        </w:rPr>
        <w:t>IP</w:t>
      </w:r>
      <w:r w:rsidR="006534A7">
        <w:rPr>
          <w:rFonts w:hint="eastAsia"/>
        </w:rPr>
        <w:t>s</w:t>
      </w:r>
      <w:r>
        <w:rPr>
          <w:rFonts w:hint="eastAsia"/>
        </w:rPr>
        <w:t>ec</w:t>
      </w:r>
      <w:r>
        <w:rPr>
          <w:rFonts w:hint="eastAsia"/>
        </w:rPr>
        <w:t>第一阶段</w:t>
      </w:r>
      <w:r>
        <w:rPr>
          <w:rFonts w:hint="eastAsia"/>
        </w:rPr>
        <w:t>SA</w:t>
      </w:r>
      <w:r>
        <w:rPr>
          <w:rFonts w:hint="eastAsia"/>
        </w:rPr>
        <w:t>协商收到无效的</w:t>
      </w:r>
      <w:r>
        <w:rPr>
          <w:rFonts w:hint="eastAsia"/>
        </w:rPr>
        <w:t>cookie</w:t>
      </w:r>
      <w:r>
        <w:rPr>
          <w:rFonts w:hint="eastAsia"/>
        </w:rPr>
        <w:t>时生成本告警。</w:t>
      </w:r>
    </w:p>
    <w:p w:rsidR="00472BAA" w:rsidRDefault="00472BAA" w:rsidP="00472BAA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472BAA" w:rsidRPr="00B1156A" w:rsidTr="000F1DD3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6534A7" w:rsidP="000F1DD3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FF2AD3" w:rsidRDefault="00472BAA" w:rsidP="00FF2AD3">
            <w:pPr>
              <w:pStyle w:val="ItemListinTable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snmp-agent trap enable ike invalid-cookie</w:t>
            </w:r>
          </w:p>
          <w:p w:rsidR="00FF2AD3" w:rsidRDefault="00472BAA" w:rsidP="00FF2AD3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hh3cIKEInvalidCookieTrapCntl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enabled(1)</w:t>
            </w:r>
          </w:p>
        </w:tc>
      </w:tr>
      <w:tr w:rsidR="00472BAA" w:rsidRPr="00B1156A" w:rsidTr="000F1DD3">
        <w:trPr>
          <w:cantSplit/>
        </w:trPr>
        <w:tc>
          <w:tcPr>
            <w:tcW w:w="1254" w:type="dxa"/>
          </w:tcPr>
          <w:p w:rsidR="00472BAA" w:rsidRPr="00B1156A" w:rsidRDefault="006534A7" w:rsidP="000F1DD3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FF2AD3" w:rsidRDefault="00472BAA" w:rsidP="00FF2AD3">
            <w:pPr>
              <w:pStyle w:val="ItemListinTable"/>
              <w:rPr>
                <w:rFonts w:eastAsia="楷体_GB2312"/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snmp-agent trap enable ike invalid-cookie</w:t>
            </w:r>
          </w:p>
          <w:p w:rsidR="00FF2AD3" w:rsidRDefault="00472BAA" w:rsidP="00FF2AD3">
            <w:pPr>
              <w:pStyle w:val="ItemListinTable"/>
              <w:rPr>
                <w:rFonts w:eastAsia="楷体_GB2312"/>
              </w:rPr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hh3cIKEInvalidCookieTrapCntl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disabled(2)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472BAA" w:rsidRPr="00B1156A" w:rsidTr="000F1DD3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1.3.6.1.4.1.25506.2.30.1.1.1.5 (hh3cIKETunLocalAddr)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IpAddress</w:t>
            </w:r>
          </w:p>
        </w:tc>
        <w:tc>
          <w:tcPr>
            <w:tcW w:w="3316" w:type="dxa"/>
          </w:tcPr>
          <w:p w:rsidR="00472BAA" w:rsidRPr="00B1156A" w:rsidRDefault="00912382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1.3.6.1.4.1.25506.2.30.1.1.1.9 (hh3cIKETunRemoteAddr)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IpAddress</w:t>
            </w:r>
          </w:p>
        </w:tc>
        <w:tc>
          <w:tcPr>
            <w:tcW w:w="3316" w:type="dxa"/>
          </w:tcPr>
          <w:p w:rsidR="00472BAA" w:rsidRPr="00B1156A" w:rsidRDefault="00912382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1.3.6.1.4.1.25506.2.30.1.1.1.1 (hh3cIKETunIndex)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1..2147483647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1.3.6.1.4.1.25506.2.30.1.1.1.23 (hh3cIKETunLocalInetAddrType)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316" w:type="dxa"/>
          </w:tcPr>
          <w:p w:rsidR="00472BAA" w:rsidRPr="00B1156A" w:rsidRDefault="00912382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1.3.6.1.4.1.25506.2.30.1.1.1.24 (hh3cIKETunLocalInetAddr)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316" w:type="dxa"/>
          </w:tcPr>
          <w:p w:rsidR="00472BAA" w:rsidRPr="00B1156A" w:rsidRDefault="00912382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1.3.6.1.4.1.25506.2.30.1.1.1.25 (hh3cIKETunRemoteInetAddrType)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316" w:type="dxa"/>
          </w:tcPr>
          <w:p w:rsidR="00472BAA" w:rsidRPr="00B1156A" w:rsidRDefault="00912382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1.3.6.1.4.1.25506.2.30.1.1.1.26 (hh3cIKETunRemoteInetAddr)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316" w:type="dxa"/>
          </w:tcPr>
          <w:p w:rsidR="00472BAA" w:rsidRPr="00B1156A" w:rsidRDefault="00912382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t>【处理建议】</w:t>
      </w:r>
    </w:p>
    <w:p w:rsidR="00472BAA" w:rsidRDefault="00472BAA" w:rsidP="00472BAA">
      <w:r>
        <w:rPr>
          <w:rFonts w:hint="eastAsia"/>
        </w:rPr>
        <w:t>无需</w:t>
      </w:r>
      <w:r w:rsidR="00450FC1">
        <w:rPr>
          <w:rFonts w:hint="eastAsia"/>
        </w:rPr>
        <w:t>处理</w:t>
      </w:r>
      <w:r>
        <w:rPr>
          <w:rFonts w:hint="eastAsia"/>
        </w:rPr>
        <w:t>。</w:t>
      </w:r>
    </w:p>
    <w:p w:rsidR="00472BAA" w:rsidRDefault="00472BAA" w:rsidP="00472BAA">
      <w:pPr>
        <w:pStyle w:val="3"/>
      </w:pPr>
      <w:bookmarkStart w:id="28" w:name="_Toc389576943"/>
      <w:bookmarkStart w:id="29" w:name="_Toc391459411"/>
      <w:bookmarkStart w:id="30" w:name="_Toc392747599"/>
      <w:r>
        <w:t>hh3cIKEAttrNotSuppFailure</w:t>
      </w:r>
      <w:bookmarkEnd w:id="28"/>
      <w:bookmarkEnd w:id="29"/>
      <w:bookmarkEnd w:id="30"/>
    </w:p>
    <w:p w:rsidR="00472BAA" w:rsidRDefault="00472BAA" w:rsidP="00472BAA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472BAA" w:rsidRPr="00B1156A" w:rsidTr="000F1DD3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472BAA" w:rsidP="000F1DD3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472BAA" w:rsidP="000F1DD3">
            <w:pPr>
              <w:pStyle w:val="TableText"/>
            </w:pPr>
            <w:r>
              <w:t>1.3.6.1.4.1.25506. 2.30.1.6.1.9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472BAA" w:rsidP="00810F0D">
            <w:pPr>
              <w:pStyle w:val="TableHeadingleft"/>
            </w:pPr>
            <w:r w:rsidRPr="00B1156A">
              <w:t>MIB</w:t>
            </w:r>
            <w:r w:rsidR="00810F0D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t>hh3c-ike-monitor.mib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810F0D" w:rsidP="000F1DD3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472BAA" w:rsidRPr="004A63E0" w:rsidRDefault="00472BAA" w:rsidP="000F1DD3">
            <w:pPr>
              <w:pStyle w:val="TableText"/>
            </w:pPr>
            <w:r>
              <w:rPr>
                <w:rFonts w:hint="eastAsia"/>
              </w:rPr>
              <w:t>事件告警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810F0D" w:rsidP="000F1DD3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t>-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810F0D" w:rsidP="000F1DD3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t>【描述】</w:t>
      </w:r>
    </w:p>
    <w:p w:rsidR="00472BAA" w:rsidRDefault="00472BAA" w:rsidP="00472BAA">
      <w:r>
        <w:rPr>
          <w:rFonts w:hint="eastAsia"/>
        </w:rPr>
        <w:t>IP</w:t>
      </w:r>
      <w:r w:rsidR="00810F0D">
        <w:rPr>
          <w:rFonts w:hint="eastAsia"/>
        </w:rPr>
        <w:t>s</w:t>
      </w:r>
      <w:r>
        <w:rPr>
          <w:rFonts w:hint="eastAsia"/>
        </w:rPr>
        <w:t>ec</w:t>
      </w:r>
      <w:r>
        <w:rPr>
          <w:rFonts w:hint="eastAsia"/>
        </w:rPr>
        <w:t>第一阶段</w:t>
      </w:r>
      <w:r>
        <w:rPr>
          <w:rFonts w:hint="eastAsia"/>
        </w:rPr>
        <w:t>SA</w:t>
      </w:r>
      <w:r>
        <w:rPr>
          <w:rFonts w:hint="eastAsia"/>
        </w:rPr>
        <w:t>协商收到不支持的属性时生成本告警。</w:t>
      </w:r>
    </w:p>
    <w:p w:rsidR="00472BAA" w:rsidRDefault="00472BAA" w:rsidP="00472BAA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472BAA" w:rsidRPr="00B1156A" w:rsidTr="000F1DD3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255A62" w:rsidP="000F1DD3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FF2AD3" w:rsidRDefault="00472BAA" w:rsidP="00FF2AD3">
            <w:pPr>
              <w:pStyle w:val="ItemListinTable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snmp-agent trap enable ike attr-not-support</w:t>
            </w:r>
          </w:p>
          <w:p w:rsidR="00FF2AD3" w:rsidRDefault="00472BAA" w:rsidP="00FF2AD3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hh3cIKEAttrNotSuppTrapCntl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enabled(1)</w:t>
            </w:r>
          </w:p>
        </w:tc>
      </w:tr>
      <w:tr w:rsidR="00472BAA" w:rsidRPr="00B1156A" w:rsidTr="000F1DD3">
        <w:trPr>
          <w:cantSplit/>
        </w:trPr>
        <w:tc>
          <w:tcPr>
            <w:tcW w:w="1254" w:type="dxa"/>
          </w:tcPr>
          <w:p w:rsidR="00472BAA" w:rsidRPr="00B1156A" w:rsidRDefault="00255A62" w:rsidP="000F1DD3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FF2AD3" w:rsidRDefault="00472BAA" w:rsidP="00FF2AD3">
            <w:pPr>
              <w:pStyle w:val="ItemListinTable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snmp-agent trap enable ike attr-not-support</w:t>
            </w:r>
          </w:p>
          <w:p w:rsidR="00FF2AD3" w:rsidRDefault="00472BAA" w:rsidP="00FF2AD3">
            <w:pPr>
              <w:pStyle w:val="ItemListinTable"/>
              <w:rPr>
                <w:rFonts w:eastAsia="楷体_GB2312"/>
              </w:rPr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hh3cIKEAttrNotSuppTrapCntl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disabled(2)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472BAA" w:rsidRPr="00B1156A" w:rsidTr="000F1DD3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1.3.6.1.4.1.25506.2.30.1.1.1.5 (hh3cIKETunLocalAddr)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IpAddress</w:t>
            </w:r>
          </w:p>
        </w:tc>
        <w:tc>
          <w:tcPr>
            <w:tcW w:w="3316" w:type="dxa"/>
          </w:tcPr>
          <w:p w:rsidR="00472BAA" w:rsidRPr="00B1156A" w:rsidRDefault="00422419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1.3.6.1.4.1.25506.2.30.1.1.1.9 (hh3cIKETunRemoteAddr)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IpAddress</w:t>
            </w:r>
          </w:p>
        </w:tc>
        <w:tc>
          <w:tcPr>
            <w:tcW w:w="3316" w:type="dxa"/>
          </w:tcPr>
          <w:p w:rsidR="00472BAA" w:rsidRPr="00B1156A" w:rsidRDefault="00422419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1.3.6.1.4.1.25506.2.30.1.1.1.1 (hh3cIKETunIndex)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1..2147483647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1.3.6.1.4.1.25506.2.30.1.1.1.23 (hh3cIKETunLocalInetAddrType)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316" w:type="dxa"/>
          </w:tcPr>
          <w:p w:rsidR="00472BAA" w:rsidRPr="00B1156A" w:rsidRDefault="00422419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1.3.6.1.4.1.25506.2.30.1.1.1.24 (hh3cIKETunLocalInetAddr)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316" w:type="dxa"/>
          </w:tcPr>
          <w:p w:rsidR="00472BAA" w:rsidRPr="00B1156A" w:rsidRDefault="00422419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1.3.6.1.4.1.25506.2.30.1.1.1.25 (hh3cIKETunRemoteInetAddrType)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316" w:type="dxa"/>
          </w:tcPr>
          <w:p w:rsidR="00472BAA" w:rsidRPr="00B1156A" w:rsidRDefault="00422419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1.3.6.1.4.1.25506.2.30.1.1.1.26 (hh3cIKETunRemoteInetAddr)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316" w:type="dxa"/>
          </w:tcPr>
          <w:p w:rsidR="00472BAA" w:rsidRPr="00B1156A" w:rsidRDefault="00422419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t>【处理建议】</w:t>
      </w:r>
    </w:p>
    <w:p w:rsidR="00472BAA" w:rsidRDefault="00472BAA" w:rsidP="00472BAA">
      <w:r>
        <w:rPr>
          <w:rFonts w:hint="eastAsia"/>
        </w:rPr>
        <w:t>无需</w:t>
      </w:r>
      <w:r w:rsidR="00450FC1">
        <w:rPr>
          <w:rFonts w:hint="eastAsia"/>
        </w:rPr>
        <w:t>处理</w:t>
      </w:r>
      <w:r>
        <w:rPr>
          <w:rFonts w:hint="eastAsia"/>
        </w:rPr>
        <w:t>。</w:t>
      </w:r>
    </w:p>
    <w:p w:rsidR="00472BAA" w:rsidRDefault="00472BAA" w:rsidP="00472BAA">
      <w:pPr>
        <w:pStyle w:val="3"/>
      </w:pPr>
      <w:bookmarkStart w:id="31" w:name="_Toc389576944"/>
      <w:bookmarkStart w:id="32" w:name="_Toc391459412"/>
      <w:bookmarkStart w:id="33" w:name="_Toc392747600"/>
      <w:r>
        <w:t>hh3cIKEUnsportExchTypeFailure</w:t>
      </w:r>
      <w:bookmarkEnd w:id="31"/>
      <w:bookmarkEnd w:id="32"/>
      <w:bookmarkEnd w:id="33"/>
    </w:p>
    <w:p w:rsidR="00472BAA" w:rsidRDefault="00472BAA" w:rsidP="00472BAA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472BAA" w:rsidRPr="00B1156A" w:rsidTr="000F1DD3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472BAA" w:rsidP="000F1DD3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472BAA" w:rsidP="000F1DD3">
            <w:pPr>
              <w:pStyle w:val="TableText"/>
            </w:pPr>
            <w:r>
              <w:t>1.3.6.1.4.1.25506. 2.30.1.6.1.10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472BAA" w:rsidP="00880A17">
            <w:pPr>
              <w:pStyle w:val="TableHeadingleft"/>
            </w:pPr>
            <w:r w:rsidRPr="00B1156A">
              <w:t>MIB</w:t>
            </w:r>
            <w:r w:rsidR="00880A17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t>hh3c-ike-monitor.mib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880A17" w:rsidP="000F1DD3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472BAA" w:rsidRPr="004A63E0" w:rsidRDefault="00472BAA" w:rsidP="000F1DD3">
            <w:pPr>
              <w:pStyle w:val="TableText"/>
            </w:pPr>
            <w:r>
              <w:rPr>
                <w:rFonts w:hint="eastAsia"/>
              </w:rPr>
              <w:t>事件告警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880A17" w:rsidP="000F1DD3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t>-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880A17" w:rsidP="000F1DD3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t>【描述】</w:t>
      </w:r>
    </w:p>
    <w:p w:rsidR="00472BAA" w:rsidRDefault="00472BAA" w:rsidP="00472BAA">
      <w:r>
        <w:rPr>
          <w:rFonts w:hint="eastAsia"/>
        </w:rPr>
        <w:t>IP</w:t>
      </w:r>
      <w:r w:rsidR="00880A17">
        <w:rPr>
          <w:rFonts w:hint="eastAsia"/>
        </w:rPr>
        <w:t>s</w:t>
      </w:r>
      <w:r>
        <w:rPr>
          <w:rFonts w:hint="eastAsia"/>
        </w:rPr>
        <w:t>ec</w:t>
      </w:r>
      <w:r>
        <w:rPr>
          <w:rFonts w:hint="eastAsia"/>
        </w:rPr>
        <w:t>第一阶段</w:t>
      </w:r>
      <w:r>
        <w:rPr>
          <w:rFonts w:hint="eastAsia"/>
        </w:rPr>
        <w:t>SA</w:t>
      </w:r>
      <w:r>
        <w:rPr>
          <w:rFonts w:hint="eastAsia"/>
        </w:rPr>
        <w:t>协商收到不支持的交互类型时生成本告警。</w:t>
      </w:r>
    </w:p>
    <w:p w:rsidR="00472BAA" w:rsidRDefault="00472BAA" w:rsidP="00472BAA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472BAA" w:rsidRPr="00B1156A" w:rsidTr="000F1DD3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880A17" w:rsidP="000F1DD3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887319" w:rsidRDefault="00472BAA" w:rsidP="000F1DD3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snmp-agent trap enable ike unsupport-exch-type</w:t>
            </w:r>
          </w:p>
          <w:p w:rsidR="00472BAA" w:rsidRPr="00B1156A" w:rsidRDefault="00472BAA" w:rsidP="000F1DD3">
            <w:pPr>
              <w:pStyle w:val="TableText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hh3cIKEUnsportExchTypeTrapCntl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enabled(1)</w:t>
            </w:r>
          </w:p>
        </w:tc>
      </w:tr>
      <w:tr w:rsidR="00472BAA" w:rsidRPr="00B1156A" w:rsidTr="000F1DD3">
        <w:trPr>
          <w:cantSplit/>
        </w:trPr>
        <w:tc>
          <w:tcPr>
            <w:tcW w:w="1254" w:type="dxa"/>
          </w:tcPr>
          <w:p w:rsidR="00472BAA" w:rsidRPr="00B1156A" w:rsidRDefault="00880A17" w:rsidP="000F1DD3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472BAA" w:rsidRPr="00887319" w:rsidRDefault="00472BAA" w:rsidP="000F1DD3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snmp-agent trap enable ike unsupport-exch-type</w:t>
            </w:r>
          </w:p>
          <w:p w:rsidR="00472BAA" w:rsidRPr="00B1156A" w:rsidRDefault="00472BAA" w:rsidP="000F1DD3">
            <w:pPr>
              <w:pStyle w:val="TableText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hh3cIKEUnsportExchTypeTrapCntl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disabled(2)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472BAA" w:rsidRPr="00B1156A" w:rsidTr="000F1DD3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1.3.6.1.4.1.25506.2.30.1.1.1.5 (hh3cIKETunLocalAddr)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IpAddress</w:t>
            </w:r>
          </w:p>
        </w:tc>
        <w:tc>
          <w:tcPr>
            <w:tcW w:w="3316" w:type="dxa"/>
          </w:tcPr>
          <w:p w:rsidR="00472BAA" w:rsidRPr="00B1156A" w:rsidRDefault="00621291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1.3.6.1.4.1.25506.2.30.1.1.1.9 (hh3cIKETunRemoteAddr)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IpAddress</w:t>
            </w:r>
          </w:p>
        </w:tc>
        <w:tc>
          <w:tcPr>
            <w:tcW w:w="3316" w:type="dxa"/>
          </w:tcPr>
          <w:p w:rsidR="00472BAA" w:rsidRPr="00B1156A" w:rsidRDefault="00621291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1.3.6.1.4.1.25506.2.30.1.1.1.1 (hh3cIKETunIndex)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1..2147483647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1.3.6.1.4.1.25506.2.30.1.1.1.23 (hh3cIKETunLocalInetAddrType)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316" w:type="dxa"/>
          </w:tcPr>
          <w:p w:rsidR="00472BAA" w:rsidRPr="00B1156A" w:rsidRDefault="00621291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1.3.6.1.4.1.25506.2.30.1.1.1.24 (hh3cIKETunLocalInetAddr)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316" w:type="dxa"/>
          </w:tcPr>
          <w:p w:rsidR="00472BAA" w:rsidRPr="00B1156A" w:rsidRDefault="00621291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1.3.6.1.4.1.25506.2.30.1.1.1.25 (hh3cIKETunRemoteInetAddrType)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316" w:type="dxa"/>
          </w:tcPr>
          <w:p w:rsidR="00472BAA" w:rsidRPr="00B1156A" w:rsidRDefault="00621291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1.3.6.1.4.1.25506.2.30.1.1.1.26 (hh3cIKETunRemoteInetAddr)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316" w:type="dxa"/>
          </w:tcPr>
          <w:p w:rsidR="00472BAA" w:rsidRPr="00B1156A" w:rsidRDefault="00621291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t>【处理建议】</w:t>
      </w:r>
    </w:p>
    <w:p w:rsidR="00472BAA" w:rsidRDefault="00472BAA" w:rsidP="00472BAA">
      <w:r>
        <w:rPr>
          <w:rFonts w:hint="eastAsia"/>
        </w:rPr>
        <w:t>无需</w:t>
      </w:r>
      <w:r w:rsidR="00450FC1">
        <w:rPr>
          <w:rFonts w:hint="eastAsia"/>
        </w:rPr>
        <w:t>处理</w:t>
      </w:r>
      <w:r>
        <w:rPr>
          <w:rFonts w:hint="eastAsia"/>
        </w:rPr>
        <w:t>。</w:t>
      </w:r>
    </w:p>
    <w:p w:rsidR="00472BAA" w:rsidRDefault="00472BAA" w:rsidP="00472BAA">
      <w:pPr>
        <w:pStyle w:val="3"/>
      </w:pPr>
      <w:bookmarkStart w:id="34" w:name="_Toc389576945"/>
      <w:bookmarkStart w:id="35" w:name="_Toc391459413"/>
      <w:bookmarkStart w:id="36" w:name="_Toc392747601"/>
      <w:r>
        <w:t>hh3cIKEInvalidIdFailure</w:t>
      </w:r>
      <w:bookmarkEnd w:id="34"/>
      <w:bookmarkEnd w:id="35"/>
      <w:bookmarkEnd w:id="36"/>
    </w:p>
    <w:p w:rsidR="00472BAA" w:rsidRDefault="00472BAA" w:rsidP="00472BAA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472BAA" w:rsidRPr="00B1156A" w:rsidTr="000F1DD3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472BAA" w:rsidP="000F1DD3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472BAA" w:rsidP="000F1DD3">
            <w:pPr>
              <w:pStyle w:val="TableText"/>
            </w:pPr>
            <w:r>
              <w:t>1.3.6.1.4.1.25506. 2.30.1.6.1.11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472BAA" w:rsidP="00B6464A">
            <w:pPr>
              <w:pStyle w:val="TableHeadingleft"/>
            </w:pPr>
            <w:r w:rsidRPr="00B1156A">
              <w:t>MIB</w:t>
            </w:r>
            <w:r w:rsidR="00B6464A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t>hh3c-ike-monitor.mib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B6464A" w:rsidP="000F1DD3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472BAA" w:rsidRPr="004A63E0" w:rsidRDefault="00472BAA" w:rsidP="000F1DD3">
            <w:pPr>
              <w:pStyle w:val="TableText"/>
            </w:pPr>
            <w:r>
              <w:rPr>
                <w:rFonts w:hint="eastAsia"/>
              </w:rPr>
              <w:t>事件告警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B6464A" w:rsidP="000F1DD3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t>-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B6464A" w:rsidP="000F1DD3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t>【描述】</w:t>
      </w:r>
    </w:p>
    <w:p w:rsidR="00472BAA" w:rsidRDefault="00472BAA" w:rsidP="00472BAA">
      <w:r>
        <w:rPr>
          <w:rFonts w:hint="eastAsia"/>
        </w:rPr>
        <w:t>IP</w:t>
      </w:r>
      <w:r w:rsidR="00B6464A">
        <w:rPr>
          <w:rFonts w:hint="eastAsia"/>
        </w:rPr>
        <w:t>s</w:t>
      </w:r>
      <w:r>
        <w:rPr>
          <w:rFonts w:hint="eastAsia"/>
        </w:rPr>
        <w:t>ec</w:t>
      </w:r>
      <w:r>
        <w:rPr>
          <w:rFonts w:hint="eastAsia"/>
        </w:rPr>
        <w:t>第一阶段</w:t>
      </w:r>
      <w:r>
        <w:rPr>
          <w:rFonts w:hint="eastAsia"/>
        </w:rPr>
        <w:t>SA</w:t>
      </w:r>
      <w:r>
        <w:rPr>
          <w:rFonts w:hint="eastAsia"/>
        </w:rPr>
        <w:t>协商收到无效</w:t>
      </w:r>
      <w:r w:rsidR="00B6464A">
        <w:rPr>
          <w:rFonts w:hint="eastAsia"/>
        </w:rPr>
        <w:t>ID</w:t>
      </w:r>
      <w:r>
        <w:rPr>
          <w:rFonts w:hint="eastAsia"/>
        </w:rPr>
        <w:t>时生成本告警。</w:t>
      </w:r>
    </w:p>
    <w:p w:rsidR="00472BAA" w:rsidRDefault="00472BAA" w:rsidP="00472BAA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472BAA" w:rsidRPr="00B1156A" w:rsidTr="000F1DD3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4F5608" w:rsidP="000F1DD3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FF2AD3" w:rsidRDefault="00472BAA" w:rsidP="00FF2AD3">
            <w:pPr>
              <w:pStyle w:val="ItemListinTable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snmp-agent trap enable ike invalid-id</w:t>
            </w:r>
          </w:p>
          <w:p w:rsidR="00FF2AD3" w:rsidRDefault="00472BAA" w:rsidP="00FF2AD3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hh3cIKEInvalidIdTrapCntl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enabled(1)</w:t>
            </w:r>
          </w:p>
        </w:tc>
      </w:tr>
      <w:tr w:rsidR="00472BAA" w:rsidRPr="00B1156A" w:rsidTr="000F1DD3">
        <w:trPr>
          <w:cantSplit/>
        </w:trPr>
        <w:tc>
          <w:tcPr>
            <w:tcW w:w="1254" w:type="dxa"/>
          </w:tcPr>
          <w:p w:rsidR="00472BAA" w:rsidRPr="00B1156A" w:rsidRDefault="004F5608" w:rsidP="000F1DD3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FF2AD3" w:rsidRDefault="00472BAA" w:rsidP="00FF2AD3">
            <w:pPr>
              <w:pStyle w:val="ItemListinTable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snmp-agent trap enable ike invalid-id</w:t>
            </w:r>
          </w:p>
          <w:p w:rsidR="00FF2AD3" w:rsidRDefault="00472BAA" w:rsidP="00FF2AD3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hh3cIKEInvalidIdTrapCntl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disabled(2)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472BAA" w:rsidRPr="00B1156A" w:rsidTr="000F1DD3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1.3.6.1.4.1.25506.2.30.1.1.1.5 (hh3cIKETunLocalAddr)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IpAddress</w:t>
            </w:r>
          </w:p>
        </w:tc>
        <w:tc>
          <w:tcPr>
            <w:tcW w:w="3316" w:type="dxa"/>
          </w:tcPr>
          <w:p w:rsidR="00472BAA" w:rsidRPr="00B1156A" w:rsidRDefault="009E0462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1.3.6.1.4.1.25506.2.30.1.1.1.9 (hh3cIKETunRemoteAddr)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IpAddress</w:t>
            </w:r>
          </w:p>
        </w:tc>
        <w:tc>
          <w:tcPr>
            <w:tcW w:w="3316" w:type="dxa"/>
          </w:tcPr>
          <w:p w:rsidR="00472BAA" w:rsidRPr="00B1156A" w:rsidRDefault="009E0462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1.3.6.1.4.1.25506.2.30.1.4.3 (hh3cIKEIdInformation)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OCTET STRING (</w:t>
            </w:r>
            <w:r>
              <w:rPr>
                <w:rFonts w:hint="eastAsia"/>
              </w:rPr>
              <w:t>SIZE (</w:t>
            </w:r>
            <w:r>
              <w:rPr>
                <w:lang w:eastAsia="en-US"/>
              </w:rPr>
              <w:t>0..255</w:t>
            </w:r>
            <w:r>
              <w:rPr>
                <w:rFonts w:hint="eastAsia"/>
              </w:rPr>
              <w:t>)</w:t>
            </w:r>
            <w:r>
              <w:rPr>
                <w:lang w:eastAsia="en-US"/>
              </w:rPr>
              <w:t>)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1.3.6.1.4.1.25506.2.30.1.1.1.1 (hh3cIKETunIndex)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1..2147483647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1.3.6.1.4.1.25506.2.30.1.1.1.23 (hh3cIKETunLocalInetAddrType)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316" w:type="dxa"/>
          </w:tcPr>
          <w:p w:rsidR="00472BAA" w:rsidRPr="00B1156A" w:rsidRDefault="009E0462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1.3.6.1.4.1.25506.2.30.1.1.1.24 (hh3cIKETunLocalInetAddr)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316" w:type="dxa"/>
          </w:tcPr>
          <w:p w:rsidR="00472BAA" w:rsidRPr="00B1156A" w:rsidRDefault="009E0462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1.3.6.1.4.1.25506.2.30.1.1.1.25 (hh3cIKETunRemoteInetAddrType)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316" w:type="dxa"/>
          </w:tcPr>
          <w:p w:rsidR="00472BAA" w:rsidRPr="00B1156A" w:rsidRDefault="009E0462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1.3.6.1.4.1.25506.2.30.1.1.1.26 (hh3cIKETunRemoteInetAddr)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316" w:type="dxa"/>
          </w:tcPr>
          <w:p w:rsidR="00472BAA" w:rsidRPr="00B1156A" w:rsidRDefault="009E0462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t>【处理建议】</w:t>
      </w:r>
    </w:p>
    <w:p w:rsidR="00472BAA" w:rsidRDefault="00472BAA" w:rsidP="00472BAA">
      <w:r>
        <w:rPr>
          <w:rFonts w:hint="eastAsia"/>
        </w:rPr>
        <w:t>无需</w:t>
      </w:r>
      <w:r w:rsidR="00450FC1">
        <w:rPr>
          <w:rFonts w:hint="eastAsia"/>
        </w:rPr>
        <w:t>处理</w:t>
      </w:r>
      <w:r>
        <w:rPr>
          <w:rFonts w:hint="eastAsia"/>
        </w:rPr>
        <w:t>。</w:t>
      </w:r>
    </w:p>
    <w:p w:rsidR="00472BAA" w:rsidRDefault="00472BAA" w:rsidP="00472BAA">
      <w:pPr>
        <w:pStyle w:val="3"/>
      </w:pPr>
      <w:bookmarkStart w:id="37" w:name="_Toc389576946"/>
      <w:bookmarkStart w:id="38" w:name="_Toc391459414"/>
      <w:bookmarkStart w:id="39" w:name="_Toc392747602"/>
      <w:r>
        <w:t>hh3cIKEInvalidProtocolFailure</w:t>
      </w:r>
      <w:bookmarkEnd w:id="37"/>
      <w:bookmarkEnd w:id="38"/>
      <w:bookmarkEnd w:id="39"/>
    </w:p>
    <w:p w:rsidR="00472BAA" w:rsidRDefault="00472BAA" w:rsidP="00472BAA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472BAA" w:rsidRPr="00B1156A" w:rsidTr="000F1DD3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472BAA" w:rsidP="000F1DD3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472BAA" w:rsidP="000F1DD3">
            <w:pPr>
              <w:pStyle w:val="TableText"/>
            </w:pPr>
            <w:r>
              <w:t>1.3.6.1.4.1.25506. 2.30.1.6.1.12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472BAA" w:rsidP="006A76D5">
            <w:pPr>
              <w:pStyle w:val="TableHeadingleft"/>
            </w:pPr>
            <w:r w:rsidRPr="00B1156A">
              <w:t>MIB</w:t>
            </w:r>
            <w:r w:rsidR="006A76D5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t>hh3c-ike-monitor.mib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6A76D5" w:rsidP="000F1DD3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472BAA" w:rsidRPr="004A63E0" w:rsidRDefault="00472BAA" w:rsidP="000F1DD3">
            <w:pPr>
              <w:pStyle w:val="TableText"/>
            </w:pPr>
            <w:r>
              <w:rPr>
                <w:rFonts w:hint="eastAsia"/>
              </w:rPr>
              <w:t>事件告警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6A76D5" w:rsidP="000F1DD3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t>-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6A76D5" w:rsidP="000F1DD3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t>【描述】</w:t>
      </w:r>
    </w:p>
    <w:p w:rsidR="00472BAA" w:rsidRDefault="00472BAA" w:rsidP="00472BAA">
      <w:r>
        <w:rPr>
          <w:rFonts w:hint="eastAsia"/>
        </w:rPr>
        <w:t>IKE</w:t>
      </w:r>
      <w:r>
        <w:rPr>
          <w:rFonts w:hint="eastAsia"/>
        </w:rPr>
        <w:t>隧道协议处理出错时生成本告警。</w:t>
      </w:r>
    </w:p>
    <w:p w:rsidR="00472BAA" w:rsidRDefault="00472BAA" w:rsidP="00472BAA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472BAA" w:rsidRPr="00B1156A" w:rsidTr="000F1DD3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1F79E4" w:rsidP="000F1DD3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FF2AD3" w:rsidRDefault="00472BAA" w:rsidP="00FF2AD3">
            <w:pPr>
              <w:pStyle w:val="ItemListinTable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snmp-agent trap enable ike invalid-protocol</w:t>
            </w:r>
          </w:p>
          <w:p w:rsidR="00FF2AD3" w:rsidRDefault="00472BAA" w:rsidP="00FF2AD3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hh3cIKEInvalidProtocolTrapCntl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enabled(1)</w:t>
            </w:r>
          </w:p>
        </w:tc>
      </w:tr>
      <w:tr w:rsidR="00472BAA" w:rsidRPr="00B1156A" w:rsidTr="000F1DD3">
        <w:trPr>
          <w:cantSplit/>
        </w:trPr>
        <w:tc>
          <w:tcPr>
            <w:tcW w:w="1254" w:type="dxa"/>
          </w:tcPr>
          <w:p w:rsidR="00472BAA" w:rsidRPr="00B1156A" w:rsidRDefault="001F79E4" w:rsidP="000F1DD3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FF2AD3" w:rsidRDefault="00472BAA" w:rsidP="00FF2AD3">
            <w:pPr>
              <w:pStyle w:val="ItemListinTable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snmp-agent trap enable ike invalid-protocol</w:t>
            </w:r>
          </w:p>
          <w:p w:rsidR="00FF2AD3" w:rsidRDefault="00472BAA" w:rsidP="00FF2AD3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hh3cIKEInvalidProtocolTrapCntl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disabled(2)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472BAA" w:rsidRPr="00B1156A" w:rsidTr="000F1DD3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1.3.6.1.4.1.25506.2.30.1.1.1.5 (hh3cIKETunLocalAddr)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IpAddress</w:t>
            </w:r>
          </w:p>
        </w:tc>
        <w:tc>
          <w:tcPr>
            <w:tcW w:w="3316" w:type="dxa"/>
          </w:tcPr>
          <w:p w:rsidR="00472BAA" w:rsidRPr="00B1156A" w:rsidRDefault="001F79E4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1.3.6.1.4.1.25506.2.30.1.1.1.9 (hh3cIKETunRemoteAddr)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IpAddress</w:t>
            </w:r>
          </w:p>
        </w:tc>
        <w:tc>
          <w:tcPr>
            <w:tcW w:w="3316" w:type="dxa"/>
          </w:tcPr>
          <w:p w:rsidR="00472BAA" w:rsidRPr="00B1156A" w:rsidRDefault="001F79E4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1.3.6.1.4.1.25506.2.30.1.4.4 (hh3cIKEProtocolNum)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-2147483648..2147483647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1.3.6.1.4.1.25506.2.30.1.1.1.1 (hh3cIKETunIndex)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1..2147483647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1.3.6.1.4.1.25506.2.30.1.1.1.23 (hh3cIKETunLocalInetAddrType)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316" w:type="dxa"/>
          </w:tcPr>
          <w:p w:rsidR="00472BAA" w:rsidRPr="00B1156A" w:rsidRDefault="001F79E4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1.3.6.1.4.1.25506.2.30.1.1.1.24 (hh3cIKETunLocalInetAddr)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316" w:type="dxa"/>
          </w:tcPr>
          <w:p w:rsidR="00472BAA" w:rsidRPr="00B1156A" w:rsidRDefault="001F79E4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1.3.6.1.4.1.25506.2.30.1.1.1.25 (hh3cIKETunRemoteInetAddrType)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316" w:type="dxa"/>
          </w:tcPr>
          <w:p w:rsidR="00472BAA" w:rsidRPr="00B1156A" w:rsidRDefault="001F79E4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1.3.6.1.4.1.25506.2.30.1.1.1.26 (hh3cIKETunRemoteInetAddr)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316" w:type="dxa"/>
          </w:tcPr>
          <w:p w:rsidR="00472BAA" w:rsidRPr="00B1156A" w:rsidRDefault="001F79E4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t>【处理建议】</w:t>
      </w:r>
    </w:p>
    <w:p w:rsidR="00472BAA" w:rsidRDefault="00472BAA" w:rsidP="00472BAA">
      <w:r>
        <w:rPr>
          <w:rFonts w:hint="eastAsia"/>
        </w:rPr>
        <w:t>无需</w:t>
      </w:r>
      <w:r w:rsidR="00450FC1">
        <w:rPr>
          <w:rFonts w:hint="eastAsia"/>
        </w:rPr>
        <w:t>处理</w:t>
      </w:r>
      <w:r>
        <w:rPr>
          <w:rFonts w:hint="eastAsia"/>
        </w:rPr>
        <w:t>。</w:t>
      </w:r>
    </w:p>
    <w:p w:rsidR="00472BAA" w:rsidRDefault="00472BAA" w:rsidP="00472BAA">
      <w:pPr>
        <w:pStyle w:val="3"/>
      </w:pPr>
      <w:bookmarkStart w:id="40" w:name="_Toc389576947"/>
      <w:bookmarkStart w:id="41" w:name="_Toc391459415"/>
      <w:bookmarkStart w:id="42" w:name="_Toc392747603"/>
      <w:r>
        <w:t>hh3cIKECertTypeUnsuppFailure</w:t>
      </w:r>
      <w:bookmarkEnd w:id="40"/>
      <w:bookmarkEnd w:id="41"/>
      <w:bookmarkEnd w:id="42"/>
    </w:p>
    <w:p w:rsidR="00472BAA" w:rsidRDefault="00472BAA" w:rsidP="00472BAA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472BAA" w:rsidRPr="00B1156A" w:rsidTr="000F1DD3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472BAA" w:rsidP="000F1DD3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472BAA" w:rsidP="000F1DD3">
            <w:pPr>
              <w:pStyle w:val="TableText"/>
            </w:pPr>
            <w:r>
              <w:t>1.3.6.1.4.1.25506. 2.30.1.6.1.13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472BAA" w:rsidP="002826BC">
            <w:pPr>
              <w:pStyle w:val="TableHeadingleft"/>
            </w:pPr>
            <w:r w:rsidRPr="00B1156A">
              <w:t>MIB</w:t>
            </w:r>
            <w:r w:rsidR="002826BC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t>hh3c-ike-monitor.mib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2826BC" w:rsidP="000F1DD3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472BAA" w:rsidRPr="004A63E0" w:rsidRDefault="00472BAA" w:rsidP="000F1DD3">
            <w:pPr>
              <w:pStyle w:val="TableText"/>
            </w:pPr>
            <w:r>
              <w:rPr>
                <w:rFonts w:hint="eastAsia"/>
              </w:rPr>
              <w:t>事件告警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2826BC" w:rsidP="000F1DD3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t>-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2826BC" w:rsidP="000F1DD3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t>【描述】</w:t>
      </w:r>
    </w:p>
    <w:p w:rsidR="00472BAA" w:rsidRDefault="00472BAA" w:rsidP="00472BAA">
      <w:r>
        <w:rPr>
          <w:rFonts w:hint="eastAsia"/>
        </w:rPr>
        <w:t>IP</w:t>
      </w:r>
      <w:r w:rsidR="002826BC">
        <w:rPr>
          <w:rFonts w:hint="eastAsia"/>
        </w:rPr>
        <w:t>s</w:t>
      </w:r>
      <w:r>
        <w:rPr>
          <w:rFonts w:hint="eastAsia"/>
        </w:rPr>
        <w:t>ec</w:t>
      </w:r>
      <w:r>
        <w:rPr>
          <w:rFonts w:hint="eastAsia"/>
        </w:rPr>
        <w:t>第一阶段</w:t>
      </w:r>
      <w:r>
        <w:rPr>
          <w:rFonts w:hint="eastAsia"/>
        </w:rPr>
        <w:t>SA</w:t>
      </w:r>
      <w:r>
        <w:rPr>
          <w:rFonts w:hint="eastAsia"/>
        </w:rPr>
        <w:t>协商收到不支持的证书类型时生成本告警。</w:t>
      </w:r>
    </w:p>
    <w:p w:rsidR="00472BAA" w:rsidRDefault="00472BAA" w:rsidP="00472BAA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472BAA" w:rsidRPr="00B1156A" w:rsidTr="000F1DD3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09521A" w:rsidP="000F1DD3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FF2AD3" w:rsidRDefault="00472BAA" w:rsidP="00FF2AD3">
            <w:pPr>
              <w:pStyle w:val="ItemListinTable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snmp-agent trap enable ike cert-type-unsupport</w:t>
            </w:r>
          </w:p>
          <w:p w:rsidR="00FF2AD3" w:rsidRDefault="00472BAA" w:rsidP="00FF2AD3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hh3cIKECertTypeUnsuppTrapCntl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enabled(1)</w:t>
            </w:r>
          </w:p>
        </w:tc>
      </w:tr>
      <w:tr w:rsidR="00472BAA" w:rsidRPr="00B1156A" w:rsidTr="000F1DD3">
        <w:trPr>
          <w:cantSplit/>
        </w:trPr>
        <w:tc>
          <w:tcPr>
            <w:tcW w:w="1254" w:type="dxa"/>
          </w:tcPr>
          <w:p w:rsidR="00472BAA" w:rsidRPr="00B1156A" w:rsidRDefault="0009521A" w:rsidP="000F1DD3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FF2AD3" w:rsidRDefault="00472BAA" w:rsidP="00FF2AD3">
            <w:pPr>
              <w:pStyle w:val="ItemListinTable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snmp-agent trap enable ike cert-type-unsupport</w:t>
            </w:r>
          </w:p>
          <w:p w:rsidR="00FF2AD3" w:rsidRDefault="00472BAA" w:rsidP="00FF2AD3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hh3cIKECertTypeUnsuppTrapCntl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disabled(2)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472BAA" w:rsidRPr="00B1156A" w:rsidTr="000F1DD3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1.3.6.1.4.1.25506.2.30.1.1.1.5 (hh3cIKETunLocalAddr)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IpAddress</w:t>
            </w:r>
          </w:p>
        </w:tc>
        <w:tc>
          <w:tcPr>
            <w:tcW w:w="3316" w:type="dxa"/>
          </w:tcPr>
          <w:p w:rsidR="00472BAA" w:rsidRPr="00B1156A" w:rsidRDefault="008833B0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1.3.6.1.4.1.25506.2.30.1.1.1.9 (hh3cIKETunRemoteAddr)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IpAddress</w:t>
            </w:r>
          </w:p>
        </w:tc>
        <w:tc>
          <w:tcPr>
            <w:tcW w:w="3316" w:type="dxa"/>
          </w:tcPr>
          <w:p w:rsidR="00472BAA" w:rsidRPr="00B1156A" w:rsidRDefault="008833B0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1.3.6.1.4.1.25506.2.30.1.4.5 (hh3cIKECertInformation)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OCTET STRING (</w:t>
            </w:r>
            <w:r>
              <w:rPr>
                <w:rFonts w:hint="eastAsia"/>
              </w:rPr>
              <w:t>SIZE (</w:t>
            </w:r>
            <w:r>
              <w:rPr>
                <w:lang w:eastAsia="en-US"/>
              </w:rPr>
              <w:t>0..255</w:t>
            </w:r>
            <w:r>
              <w:rPr>
                <w:rFonts w:hint="eastAsia"/>
              </w:rPr>
              <w:t>)</w:t>
            </w:r>
            <w:r>
              <w:rPr>
                <w:lang w:eastAsia="en-US"/>
              </w:rPr>
              <w:t>)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1.3.6.1.4.1.25506.2.30.1.1.1.1 (hh3cIKETunIndex)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1..2147483647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1.3.6.1.4.1.25506.2.30.1.1.1.23 (hh3cIKETunLocalInetAddrType)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316" w:type="dxa"/>
          </w:tcPr>
          <w:p w:rsidR="00472BAA" w:rsidRPr="00B1156A" w:rsidRDefault="008833B0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1.3.6.1.4.1.25506.2.30.1.1.1.24 (hh3cIKETunLocalInetAddr)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316" w:type="dxa"/>
          </w:tcPr>
          <w:p w:rsidR="00472BAA" w:rsidRPr="00B1156A" w:rsidRDefault="008833B0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1.3.6.1.4.1.25506.2.30.1.1.1.25 (hh3cIKETunRemoteInetAddrType)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316" w:type="dxa"/>
          </w:tcPr>
          <w:p w:rsidR="00472BAA" w:rsidRPr="00B1156A" w:rsidRDefault="008833B0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1.3.6.1.4.1.25506.2.30.1.1.1.26 (hh3cIKETunRemoteInetAddr)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316" w:type="dxa"/>
          </w:tcPr>
          <w:p w:rsidR="00472BAA" w:rsidRPr="00B1156A" w:rsidRDefault="008833B0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t>【处理建议】</w:t>
      </w:r>
    </w:p>
    <w:p w:rsidR="00472BAA" w:rsidRDefault="00472BAA" w:rsidP="00472BAA">
      <w:r>
        <w:rPr>
          <w:rFonts w:hint="eastAsia"/>
        </w:rPr>
        <w:t>无需</w:t>
      </w:r>
      <w:r w:rsidR="00450FC1">
        <w:rPr>
          <w:rFonts w:hint="eastAsia"/>
        </w:rPr>
        <w:t>处理</w:t>
      </w:r>
      <w:r>
        <w:rPr>
          <w:rFonts w:hint="eastAsia"/>
        </w:rPr>
        <w:t>。</w:t>
      </w:r>
    </w:p>
    <w:p w:rsidR="00472BAA" w:rsidRDefault="00472BAA" w:rsidP="00472BAA">
      <w:pPr>
        <w:pStyle w:val="3"/>
      </w:pPr>
      <w:bookmarkStart w:id="43" w:name="_Toc389576948"/>
      <w:bookmarkStart w:id="44" w:name="_Toc391459416"/>
      <w:bookmarkStart w:id="45" w:name="_Toc392747604"/>
      <w:r>
        <w:t>hh3cIKEInvalidCertAuthFailure</w:t>
      </w:r>
      <w:bookmarkEnd w:id="43"/>
      <w:bookmarkEnd w:id="44"/>
      <w:bookmarkEnd w:id="45"/>
    </w:p>
    <w:p w:rsidR="00472BAA" w:rsidRDefault="00472BAA" w:rsidP="00472BAA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472BAA" w:rsidRPr="00B1156A" w:rsidTr="000F1DD3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472BAA" w:rsidP="000F1DD3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472BAA" w:rsidP="000F1DD3">
            <w:pPr>
              <w:pStyle w:val="TableText"/>
            </w:pPr>
            <w:r>
              <w:t>1.3.6.1.4.1.25506. 2.30.1.6.1.14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472BAA" w:rsidP="00EA171D">
            <w:pPr>
              <w:pStyle w:val="TableHeadingleft"/>
            </w:pPr>
            <w:r w:rsidRPr="00B1156A">
              <w:t>MIB</w:t>
            </w:r>
            <w:r w:rsidR="00EA171D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t>hh3c-ike-monitor.mib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EA171D" w:rsidP="000F1DD3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472BAA" w:rsidRPr="004A63E0" w:rsidRDefault="00472BAA" w:rsidP="000F1DD3">
            <w:pPr>
              <w:pStyle w:val="TableText"/>
            </w:pPr>
            <w:r>
              <w:rPr>
                <w:rFonts w:hint="eastAsia"/>
              </w:rPr>
              <w:t>事件告警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EA171D" w:rsidP="000F1DD3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t>-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EA171D" w:rsidP="000F1DD3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t>【描述】</w:t>
      </w:r>
    </w:p>
    <w:p w:rsidR="00472BAA" w:rsidRDefault="00472BAA" w:rsidP="00472BAA">
      <w:r>
        <w:rPr>
          <w:rFonts w:hint="eastAsia"/>
        </w:rPr>
        <w:t>IP</w:t>
      </w:r>
      <w:r w:rsidR="00EA171D">
        <w:rPr>
          <w:rFonts w:hint="eastAsia"/>
        </w:rPr>
        <w:t>s</w:t>
      </w:r>
      <w:r>
        <w:rPr>
          <w:rFonts w:hint="eastAsia"/>
        </w:rPr>
        <w:t>ec</w:t>
      </w:r>
      <w:r>
        <w:rPr>
          <w:rFonts w:hint="eastAsia"/>
        </w:rPr>
        <w:t>第一阶段</w:t>
      </w:r>
      <w:r>
        <w:rPr>
          <w:rFonts w:hint="eastAsia"/>
        </w:rPr>
        <w:t>SA</w:t>
      </w:r>
      <w:r>
        <w:rPr>
          <w:rFonts w:hint="eastAsia"/>
        </w:rPr>
        <w:t>协商收到无效的证书</w:t>
      </w:r>
      <w:commentRangeStart w:id="46"/>
      <w:r>
        <w:rPr>
          <w:rFonts w:hint="eastAsia"/>
        </w:rPr>
        <w:t>授权</w:t>
      </w:r>
      <w:commentRangeEnd w:id="46"/>
      <w:r w:rsidR="008D010E">
        <w:rPr>
          <w:rStyle w:val="aa"/>
        </w:rPr>
        <w:commentReference w:id="46"/>
      </w:r>
      <w:r>
        <w:rPr>
          <w:rFonts w:hint="eastAsia"/>
        </w:rPr>
        <w:t>时生成本告警。</w:t>
      </w:r>
    </w:p>
    <w:p w:rsidR="00472BAA" w:rsidRDefault="00472BAA" w:rsidP="00472BAA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472BAA" w:rsidRPr="00B1156A" w:rsidTr="000F1DD3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C87983" w:rsidP="000F1DD3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FF2AD3" w:rsidRDefault="00472BAA" w:rsidP="00FF2AD3">
            <w:pPr>
              <w:pStyle w:val="ItemListinTable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snmp-agent trap enable ike invalid-cert-auth</w:t>
            </w:r>
          </w:p>
          <w:p w:rsidR="00FF2AD3" w:rsidRDefault="00472BAA" w:rsidP="00FF2AD3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hh3cIKEInvalidCertAuthTrapCntl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enabled(1)</w:t>
            </w:r>
          </w:p>
        </w:tc>
      </w:tr>
      <w:tr w:rsidR="00472BAA" w:rsidRPr="00B1156A" w:rsidTr="000F1DD3">
        <w:trPr>
          <w:cantSplit/>
        </w:trPr>
        <w:tc>
          <w:tcPr>
            <w:tcW w:w="1254" w:type="dxa"/>
          </w:tcPr>
          <w:p w:rsidR="00472BAA" w:rsidRPr="00B1156A" w:rsidRDefault="00C87983" w:rsidP="000F1DD3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FF2AD3" w:rsidRDefault="00472BAA" w:rsidP="00FF2AD3">
            <w:pPr>
              <w:pStyle w:val="ItemListinTable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snmp-agent trap enable ike invalid-cert-auth</w:t>
            </w:r>
          </w:p>
          <w:p w:rsidR="00FF2AD3" w:rsidRDefault="00472BAA" w:rsidP="00FF2AD3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hh3cIKEInvalidCertAuthTrapCntl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disabled(2)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472BAA" w:rsidRPr="00B1156A" w:rsidTr="000F1DD3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1.3.6.1.4.1.25506.2.30.1.1.1.5 (hh3cIKETunLocalAddr)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IpAddress</w:t>
            </w:r>
          </w:p>
        </w:tc>
        <w:tc>
          <w:tcPr>
            <w:tcW w:w="3316" w:type="dxa"/>
          </w:tcPr>
          <w:p w:rsidR="00472BAA" w:rsidRPr="00B1156A" w:rsidRDefault="005B3DC1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1.3.6.1.4.1.25506.2.30.1.1.1.9 (hh3cIKETunRemoteAddr)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IpAddress</w:t>
            </w:r>
          </w:p>
        </w:tc>
        <w:tc>
          <w:tcPr>
            <w:tcW w:w="3316" w:type="dxa"/>
          </w:tcPr>
          <w:p w:rsidR="00472BAA" w:rsidRPr="00B1156A" w:rsidRDefault="005B3DC1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1.3.6.1.4.1.25506.2.30.1.4.5 (hh3cIKECertInformation)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OCTET STRING (</w:t>
            </w:r>
            <w:r>
              <w:rPr>
                <w:rFonts w:hint="eastAsia"/>
              </w:rPr>
              <w:t>SIZE (</w:t>
            </w:r>
            <w:r>
              <w:rPr>
                <w:lang w:eastAsia="en-US"/>
              </w:rPr>
              <w:t>0..255</w:t>
            </w:r>
            <w:r>
              <w:rPr>
                <w:rFonts w:hint="eastAsia"/>
              </w:rPr>
              <w:t>)</w:t>
            </w:r>
            <w:r>
              <w:rPr>
                <w:lang w:eastAsia="en-US"/>
              </w:rPr>
              <w:t>)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1.3.6.1.4.1.25506.2.30.1.1.1.1 (hh3cIKETunIndex)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1..2147483647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1.3.6.1.4.1.25506.2.30.1.1.1.23 (hh3cIKETunLocalInetAddrType)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316" w:type="dxa"/>
          </w:tcPr>
          <w:p w:rsidR="00472BAA" w:rsidRPr="00B1156A" w:rsidRDefault="005B3DC1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1.3.6.1.4.1.25506.2.30.1.1.1.24 (hh3cIKETunLocalInetAddr)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316" w:type="dxa"/>
          </w:tcPr>
          <w:p w:rsidR="00472BAA" w:rsidRPr="00B1156A" w:rsidRDefault="005B3DC1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1.3.6.1.4.1.25506.2.30.1.1.1.25 (hh3cIKETunRemoteInetAddrType)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316" w:type="dxa"/>
          </w:tcPr>
          <w:p w:rsidR="00472BAA" w:rsidRPr="00B1156A" w:rsidRDefault="005B3DC1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1.3.6.1.4.1.25506.2.30.1.1.1.26 (hh3cIKETunRemoteInetAddr)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316" w:type="dxa"/>
          </w:tcPr>
          <w:p w:rsidR="00472BAA" w:rsidRPr="00B1156A" w:rsidRDefault="005B3DC1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t>【处理建议】</w:t>
      </w:r>
    </w:p>
    <w:p w:rsidR="00472BAA" w:rsidRDefault="00472BAA" w:rsidP="00472BAA">
      <w:r>
        <w:rPr>
          <w:rFonts w:hint="eastAsia"/>
        </w:rPr>
        <w:t>无需</w:t>
      </w:r>
      <w:r w:rsidR="00450FC1">
        <w:rPr>
          <w:rFonts w:hint="eastAsia"/>
        </w:rPr>
        <w:t>处理</w:t>
      </w:r>
      <w:r>
        <w:rPr>
          <w:rFonts w:hint="eastAsia"/>
        </w:rPr>
        <w:t>。</w:t>
      </w:r>
    </w:p>
    <w:p w:rsidR="00472BAA" w:rsidRDefault="00472BAA" w:rsidP="00472BAA">
      <w:pPr>
        <w:pStyle w:val="3"/>
      </w:pPr>
      <w:bookmarkStart w:id="47" w:name="_Toc389576949"/>
      <w:bookmarkStart w:id="48" w:name="_Toc391459417"/>
      <w:bookmarkStart w:id="49" w:name="_Toc392747605"/>
      <w:r>
        <w:t>hh3cIKEInvalidSignFailure</w:t>
      </w:r>
      <w:bookmarkEnd w:id="47"/>
      <w:bookmarkEnd w:id="48"/>
      <w:bookmarkEnd w:id="49"/>
    </w:p>
    <w:p w:rsidR="00472BAA" w:rsidRDefault="00472BAA" w:rsidP="00472BAA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472BAA" w:rsidRPr="00B1156A" w:rsidTr="000F1DD3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472BAA" w:rsidP="000F1DD3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472BAA" w:rsidP="000F1DD3">
            <w:pPr>
              <w:pStyle w:val="TableText"/>
            </w:pPr>
            <w:r>
              <w:t>1.3.6.1.4.1.25506. 2.30.1.6.1.15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472BAA" w:rsidP="00577F8A">
            <w:pPr>
              <w:pStyle w:val="TableHeadingleft"/>
            </w:pPr>
            <w:r w:rsidRPr="00B1156A">
              <w:t>MIB</w:t>
            </w:r>
            <w:r w:rsidR="00577F8A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t>hh3c-ike-monitor.mib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577F8A" w:rsidP="000F1DD3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472BAA" w:rsidRPr="004A63E0" w:rsidRDefault="00472BAA" w:rsidP="000F1DD3">
            <w:pPr>
              <w:pStyle w:val="TableText"/>
            </w:pPr>
            <w:r>
              <w:rPr>
                <w:rFonts w:hint="eastAsia"/>
              </w:rPr>
              <w:t>事件告警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577F8A" w:rsidP="000F1DD3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t>-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577F8A" w:rsidP="000F1DD3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t>【描述】</w:t>
      </w:r>
    </w:p>
    <w:p w:rsidR="00472BAA" w:rsidRDefault="00472BAA" w:rsidP="00472BAA">
      <w:r>
        <w:rPr>
          <w:rFonts w:hint="eastAsia"/>
        </w:rPr>
        <w:t>IP</w:t>
      </w:r>
      <w:r w:rsidR="00577F8A">
        <w:rPr>
          <w:rFonts w:hint="eastAsia"/>
        </w:rPr>
        <w:t>s</w:t>
      </w:r>
      <w:r>
        <w:rPr>
          <w:rFonts w:hint="eastAsia"/>
        </w:rPr>
        <w:t>ec</w:t>
      </w:r>
      <w:r>
        <w:rPr>
          <w:rFonts w:hint="eastAsia"/>
        </w:rPr>
        <w:t>第一阶段</w:t>
      </w:r>
      <w:r>
        <w:rPr>
          <w:rFonts w:hint="eastAsia"/>
        </w:rPr>
        <w:t>SA</w:t>
      </w:r>
      <w:r>
        <w:rPr>
          <w:rFonts w:hint="eastAsia"/>
        </w:rPr>
        <w:t>协商收到无效签名时生成本告警。</w:t>
      </w:r>
    </w:p>
    <w:p w:rsidR="00472BAA" w:rsidRDefault="00472BAA" w:rsidP="00472BAA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472BAA" w:rsidRPr="00B1156A" w:rsidTr="000F1DD3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5D7494" w:rsidP="000F1DD3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FF2AD3" w:rsidRDefault="00472BAA" w:rsidP="00FF2AD3">
            <w:pPr>
              <w:pStyle w:val="ItemListinTable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snmp-agent trap enable ike invalid-sign</w:t>
            </w:r>
          </w:p>
          <w:p w:rsidR="00FF2AD3" w:rsidRDefault="00472BAA" w:rsidP="00FF2AD3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hh3cIKEInvalidSignTrapCntl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enabled(1)</w:t>
            </w:r>
          </w:p>
        </w:tc>
      </w:tr>
      <w:tr w:rsidR="00472BAA" w:rsidRPr="00B1156A" w:rsidTr="000F1DD3">
        <w:trPr>
          <w:cantSplit/>
        </w:trPr>
        <w:tc>
          <w:tcPr>
            <w:tcW w:w="1254" w:type="dxa"/>
          </w:tcPr>
          <w:p w:rsidR="00472BAA" w:rsidRPr="00B1156A" w:rsidRDefault="005D7494" w:rsidP="000F1DD3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FF2AD3" w:rsidRDefault="00472BAA" w:rsidP="00FF2AD3">
            <w:pPr>
              <w:pStyle w:val="ItemListinTable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snmp-agent trap enable ike invalid-sign</w:t>
            </w:r>
          </w:p>
          <w:p w:rsidR="00FF2AD3" w:rsidRDefault="00472BAA" w:rsidP="00FF2AD3">
            <w:pPr>
              <w:pStyle w:val="ItemListinTable"/>
              <w:rPr>
                <w:rFonts w:eastAsia="楷体_GB2312"/>
              </w:rPr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hh3cIKEInvalidSignTrapCntl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disabled(2)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472BAA" w:rsidRPr="00B1156A" w:rsidTr="000F1DD3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1.3.6.1.4.1.25506.2.30.1.1.1.5 (hh3cIKETunLocalAddr)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IpAddress</w:t>
            </w:r>
          </w:p>
        </w:tc>
        <w:tc>
          <w:tcPr>
            <w:tcW w:w="3316" w:type="dxa"/>
          </w:tcPr>
          <w:p w:rsidR="00472BAA" w:rsidRPr="00B1156A" w:rsidRDefault="005D7494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1.3.6.1.4.1.25506.2.30.1.1.1.9 (hh3cIKETunRemoteAddr)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IpAddress</w:t>
            </w:r>
          </w:p>
        </w:tc>
        <w:tc>
          <w:tcPr>
            <w:tcW w:w="3316" w:type="dxa"/>
          </w:tcPr>
          <w:p w:rsidR="00472BAA" w:rsidRPr="00B1156A" w:rsidRDefault="005D7494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1.3.6.1.4.1.25506.2.30.1.4.5 (hh3cIKECertInformation)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OCTET STRING (</w:t>
            </w:r>
            <w:r>
              <w:rPr>
                <w:rFonts w:hint="eastAsia"/>
              </w:rPr>
              <w:t>SIZE (</w:t>
            </w:r>
            <w:r>
              <w:rPr>
                <w:lang w:eastAsia="en-US"/>
              </w:rPr>
              <w:t>0..255</w:t>
            </w:r>
            <w:r>
              <w:rPr>
                <w:rFonts w:hint="eastAsia"/>
              </w:rPr>
              <w:t>)</w:t>
            </w:r>
            <w:r>
              <w:rPr>
                <w:lang w:eastAsia="en-US"/>
              </w:rPr>
              <w:t>)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1.3.6.1.4.1.25506.2.30.1.1.1.1 (hh3cIKETunIndex)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1..2147483647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1.3.6.1.4.1.25506.2.30.1.1.1.23 (hh3cIKETunLocalInetAddrType)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316" w:type="dxa"/>
          </w:tcPr>
          <w:p w:rsidR="00472BAA" w:rsidRPr="00B1156A" w:rsidRDefault="005D7494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1.3.6.1.4.1.25506.2.30.1.1.1.24 (hh3cIKETunLocalInetAddr)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316" w:type="dxa"/>
          </w:tcPr>
          <w:p w:rsidR="00472BAA" w:rsidRPr="00B1156A" w:rsidRDefault="005D7494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1.3.6.1.4.1.25506.2.30.1.1.1.25 (hh3cIKETunRemoteInetAddrType)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316" w:type="dxa"/>
          </w:tcPr>
          <w:p w:rsidR="00472BAA" w:rsidRPr="00B1156A" w:rsidRDefault="005D7494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1.3.6.1.4.1.25506.2.30.1.1.1.26 (hh3cIKETunRemoteInetAddr)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316" w:type="dxa"/>
          </w:tcPr>
          <w:p w:rsidR="00472BAA" w:rsidRPr="00B1156A" w:rsidRDefault="005D7494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t>【处理建议】</w:t>
      </w:r>
    </w:p>
    <w:p w:rsidR="00472BAA" w:rsidRDefault="00472BAA" w:rsidP="00472BAA">
      <w:r>
        <w:rPr>
          <w:rFonts w:hint="eastAsia"/>
        </w:rPr>
        <w:t>无需</w:t>
      </w:r>
      <w:r w:rsidR="00450FC1">
        <w:rPr>
          <w:rFonts w:hint="eastAsia"/>
        </w:rPr>
        <w:t>处理</w:t>
      </w:r>
      <w:r>
        <w:rPr>
          <w:rFonts w:hint="eastAsia"/>
        </w:rPr>
        <w:t>。</w:t>
      </w:r>
    </w:p>
    <w:p w:rsidR="00472BAA" w:rsidRDefault="00472BAA" w:rsidP="00472BAA">
      <w:pPr>
        <w:pStyle w:val="3"/>
      </w:pPr>
      <w:bookmarkStart w:id="50" w:name="_Toc389576950"/>
      <w:bookmarkStart w:id="51" w:name="_Toc391459418"/>
      <w:bookmarkStart w:id="52" w:name="_Toc392747606"/>
      <w:r>
        <w:t>hh3cIKECertUnavailableFailure</w:t>
      </w:r>
      <w:bookmarkEnd w:id="50"/>
      <w:bookmarkEnd w:id="51"/>
      <w:bookmarkEnd w:id="52"/>
    </w:p>
    <w:p w:rsidR="00472BAA" w:rsidRDefault="00472BAA" w:rsidP="00472BAA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472BAA" w:rsidRPr="00B1156A" w:rsidTr="000F1DD3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472BAA" w:rsidP="000F1DD3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472BAA" w:rsidP="000F1DD3">
            <w:pPr>
              <w:pStyle w:val="TableText"/>
            </w:pPr>
            <w:r>
              <w:t>1.3.6.1.4.1.25506. 2.30.1.6.1.16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472BAA" w:rsidP="004D1915">
            <w:pPr>
              <w:pStyle w:val="TableHeadingleft"/>
            </w:pPr>
            <w:r w:rsidRPr="00B1156A">
              <w:t>MIB</w:t>
            </w:r>
            <w:r w:rsidR="004D1915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t>hh3c-ike-monitor.mib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4D1915" w:rsidP="000F1DD3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472BAA" w:rsidRPr="004A63E0" w:rsidRDefault="00472BAA" w:rsidP="000F1DD3">
            <w:pPr>
              <w:pStyle w:val="TableText"/>
            </w:pPr>
            <w:r>
              <w:rPr>
                <w:rFonts w:hint="eastAsia"/>
              </w:rPr>
              <w:t>事件告警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4D1915" w:rsidP="000F1DD3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t>-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4D1915" w:rsidP="000F1DD3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t>【描述】</w:t>
      </w:r>
    </w:p>
    <w:p w:rsidR="00472BAA" w:rsidRDefault="00472BAA" w:rsidP="00472BAA">
      <w:r>
        <w:rPr>
          <w:rFonts w:hint="eastAsia"/>
        </w:rPr>
        <w:t>IP</w:t>
      </w:r>
      <w:r w:rsidR="004D1915">
        <w:rPr>
          <w:rFonts w:hint="eastAsia"/>
        </w:rPr>
        <w:t>s</w:t>
      </w:r>
      <w:r>
        <w:rPr>
          <w:rFonts w:hint="eastAsia"/>
        </w:rPr>
        <w:t>ec</w:t>
      </w:r>
      <w:r>
        <w:rPr>
          <w:rFonts w:hint="eastAsia"/>
        </w:rPr>
        <w:t>第一阶段</w:t>
      </w:r>
      <w:r>
        <w:rPr>
          <w:rFonts w:hint="eastAsia"/>
        </w:rPr>
        <w:t>SA</w:t>
      </w:r>
      <w:r>
        <w:rPr>
          <w:rFonts w:hint="eastAsia"/>
        </w:rPr>
        <w:t>协商获取不到证书时生成本告警。</w:t>
      </w:r>
    </w:p>
    <w:p w:rsidR="00472BAA" w:rsidRDefault="00472BAA" w:rsidP="00472BAA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472BAA" w:rsidRPr="00B1156A" w:rsidTr="000F1DD3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8B7A74" w:rsidP="000F1DD3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FF2AD3" w:rsidRDefault="00472BAA" w:rsidP="00FF2AD3">
            <w:pPr>
              <w:pStyle w:val="ItemListinTable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snmp-agent trap enable ike cert-unavailable</w:t>
            </w:r>
          </w:p>
          <w:p w:rsidR="00FF2AD3" w:rsidRDefault="00472BAA" w:rsidP="00FF2AD3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hh3cIKECertUnavailableTrapCntl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enabled(1)</w:t>
            </w:r>
          </w:p>
        </w:tc>
      </w:tr>
      <w:tr w:rsidR="00472BAA" w:rsidRPr="00B1156A" w:rsidTr="000F1DD3">
        <w:trPr>
          <w:cantSplit/>
        </w:trPr>
        <w:tc>
          <w:tcPr>
            <w:tcW w:w="1254" w:type="dxa"/>
          </w:tcPr>
          <w:p w:rsidR="00472BAA" w:rsidRPr="00B1156A" w:rsidRDefault="008B7A74" w:rsidP="000F1DD3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FF2AD3" w:rsidRDefault="00472BAA" w:rsidP="00FF2AD3">
            <w:pPr>
              <w:pStyle w:val="ItemListinTable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snmp-agent trap enable ike cert-unavailable</w:t>
            </w:r>
          </w:p>
          <w:p w:rsidR="00FF2AD3" w:rsidRDefault="00472BAA" w:rsidP="00FF2AD3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hh3cIKECertUnavailableTrapCntl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disabled(2)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472BAA" w:rsidRPr="00B1156A" w:rsidTr="000F1DD3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1.3.6.1.4.1.25506.2.30.1.1.1.5 (hh3cIKETunLocalAddr)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IpAddress</w:t>
            </w:r>
          </w:p>
        </w:tc>
        <w:tc>
          <w:tcPr>
            <w:tcW w:w="3316" w:type="dxa"/>
          </w:tcPr>
          <w:p w:rsidR="00472BAA" w:rsidRPr="00B1156A" w:rsidRDefault="00996907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1.3.6.1.4.1.25506.2.30.1.1.1.9 (hh3cIKETunRemoteAddr)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IpAddress</w:t>
            </w:r>
          </w:p>
        </w:tc>
        <w:tc>
          <w:tcPr>
            <w:tcW w:w="3316" w:type="dxa"/>
          </w:tcPr>
          <w:p w:rsidR="00472BAA" w:rsidRPr="00B1156A" w:rsidRDefault="00996907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1.3.6.1.4.1.25506.2.30.1.4.5 (hh3cIKECertInformation)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OCTET STRING (</w:t>
            </w:r>
            <w:r>
              <w:rPr>
                <w:rFonts w:hint="eastAsia"/>
              </w:rPr>
              <w:t>SIZE (</w:t>
            </w:r>
            <w:r>
              <w:rPr>
                <w:lang w:eastAsia="en-US"/>
              </w:rPr>
              <w:t>0..255</w:t>
            </w:r>
            <w:r>
              <w:rPr>
                <w:rFonts w:hint="eastAsia"/>
              </w:rPr>
              <w:t>)</w:t>
            </w:r>
            <w:r>
              <w:rPr>
                <w:lang w:eastAsia="en-US"/>
              </w:rPr>
              <w:t>)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1.3.6.1.4.1.25506.2.30.1.1.1.1 (hh3cIKETunIndex)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1..2147483647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1.3.6.1.4.1.25506.2.30.1.1.1.23 (hh3cIKETunLocalInetAddrType)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316" w:type="dxa"/>
          </w:tcPr>
          <w:p w:rsidR="00472BAA" w:rsidRPr="00B1156A" w:rsidRDefault="00996907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1.3.6.1.4.1.25506.2.30.1.1.1.24 (hh3cIKETunLocalInetAddr)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316" w:type="dxa"/>
          </w:tcPr>
          <w:p w:rsidR="00472BAA" w:rsidRPr="00B1156A" w:rsidRDefault="00996907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1.3.6.1.4.1.25506.2.30.1.1.1.25 (hh3cIKETunRemoteInetAddrType)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316" w:type="dxa"/>
          </w:tcPr>
          <w:p w:rsidR="00472BAA" w:rsidRPr="00B1156A" w:rsidRDefault="00996907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1.3.6.1.4.1.25506.2.30.1.1.1.26 (hh3cIKETunRemoteInetAddr)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316" w:type="dxa"/>
          </w:tcPr>
          <w:p w:rsidR="00472BAA" w:rsidRPr="00B1156A" w:rsidRDefault="00996907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t>【处理建议】</w:t>
      </w:r>
    </w:p>
    <w:p w:rsidR="00472BAA" w:rsidRDefault="00472BAA" w:rsidP="00472BAA">
      <w:r>
        <w:rPr>
          <w:rFonts w:hint="eastAsia"/>
        </w:rPr>
        <w:t>无需</w:t>
      </w:r>
      <w:r w:rsidR="00450FC1">
        <w:rPr>
          <w:rFonts w:hint="eastAsia"/>
        </w:rPr>
        <w:t>处理</w:t>
      </w:r>
      <w:r>
        <w:rPr>
          <w:rFonts w:hint="eastAsia"/>
        </w:rPr>
        <w:t>。</w:t>
      </w:r>
    </w:p>
    <w:p w:rsidR="00472BAA" w:rsidRDefault="00472BAA" w:rsidP="00472BAA">
      <w:pPr>
        <w:pStyle w:val="3"/>
      </w:pPr>
      <w:bookmarkStart w:id="53" w:name="_Toc389576951"/>
      <w:bookmarkStart w:id="54" w:name="_Toc391459419"/>
      <w:bookmarkStart w:id="55" w:name="_Toc392747607"/>
      <w:r>
        <w:t>hh3cIKEProposalAdd</w:t>
      </w:r>
      <w:bookmarkEnd w:id="53"/>
      <w:bookmarkEnd w:id="54"/>
      <w:bookmarkEnd w:id="55"/>
    </w:p>
    <w:p w:rsidR="00472BAA" w:rsidRDefault="00472BAA" w:rsidP="00472BAA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472BAA" w:rsidRPr="00B1156A" w:rsidTr="000F1DD3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472BAA" w:rsidP="000F1DD3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472BAA" w:rsidP="000F1DD3">
            <w:pPr>
              <w:pStyle w:val="TableText"/>
            </w:pPr>
            <w:r>
              <w:t>1.3.6.1.4.1.25506. 2.30.1.6.1.17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472BAA" w:rsidP="008B523D">
            <w:pPr>
              <w:pStyle w:val="TableHeadingleft"/>
            </w:pPr>
            <w:r w:rsidRPr="00B1156A">
              <w:t>MIB</w:t>
            </w:r>
            <w:r w:rsidR="008B523D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t>hh3c-ike-monitor.mib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8B523D" w:rsidP="000F1DD3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472BAA" w:rsidRPr="004A63E0" w:rsidRDefault="00472BAA" w:rsidP="000F1DD3">
            <w:pPr>
              <w:pStyle w:val="TableText"/>
            </w:pPr>
            <w:r>
              <w:rPr>
                <w:rFonts w:hint="eastAsia"/>
              </w:rPr>
              <w:t>事件告警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8B523D" w:rsidP="000F1DD3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t>-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8B523D" w:rsidP="000F1DD3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t>【描述】</w:t>
      </w:r>
    </w:p>
    <w:p w:rsidR="00472BAA" w:rsidRDefault="00472BAA" w:rsidP="00472BAA">
      <w:r>
        <w:rPr>
          <w:rFonts w:hint="eastAsia"/>
        </w:rPr>
        <w:t>添加一条</w:t>
      </w:r>
      <w:r>
        <w:rPr>
          <w:rFonts w:hint="eastAsia"/>
        </w:rPr>
        <w:t>IKE</w:t>
      </w:r>
      <w:r>
        <w:rPr>
          <w:rFonts w:hint="eastAsia"/>
        </w:rPr>
        <w:t>提议时生成本告警。</w:t>
      </w:r>
    </w:p>
    <w:p w:rsidR="00472BAA" w:rsidRDefault="00472BAA" w:rsidP="00472BAA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472BAA" w:rsidRPr="00B1156A" w:rsidTr="000F1DD3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EF169C" w:rsidP="000F1DD3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FF2AD3" w:rsidRDefault="00472BAA" w:rsidP="00FF2AD3">
            <w:pPr>
              <w:pStyle w:val="ItemListinTable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snmp-agent trap enable ike proposal-add</w:t>
            </w:r>
          </w:p>
          <w:p w:rsidR="00FF2AD3" w:rsidRDefault="00472BAA" w:rsidP="00FF2AD3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hh3cIKEProposalAddTrapCntl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enabled(1)</w:t>
            </w:r>
          </w:p>
        </w:tc>
      </w:tr>
      <w:tr w:rsidR="00472BAA" w:rsidRPr="00B1156A" w:rsidTr="000F1DD3">
        <w:trPr>
          <w:cantSplit/>
        </w:trPr>
        <w:tc>
          <w:tcPr>
            <w:tcW w:w="1254" w:type="dxa"/>
          </w:tcPr>
          <w:p w:rsidR="00472BAA" w:rsidRPr="00B1156A" w:rsidRDefault="00EF169C" w:rsidP="000F1DD3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FF2AD3" w:rsidRDefault="00472BAA" w:rsidP="00FF2AD3">
            <w:pPr>
              <w:pStyle w:val="ItemListinTable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snmp-agent trap enable ike proposal-add</w:t>
            </w:r>
          </w:p>
          <w:p w:rsidR="00FF2AD3" w:rsidRDefault="00472BAA" w:rsidP="00FF2AD3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hh3cIKEProposalAddTrapCntl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disabled(2)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472BAA" w:rsidRPr="00B1156A" w:rsidTr="000F1DD3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1.3.6.1.4.1.25506.2.30.1.4.1 (hh3cIKEProposalNumber)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472BAA" w:rsidRPr="00B1156A" w:rsidRDefault="004246C9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1.3.6.1.4.1.25506.2.30.1.4.2 (hh3cIKEProposalSize)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472BAA" w:rsidRPr="00B1156A" w:rsidRDefault="004246C9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t>【处理建议】</w:t>
      </w:r>
    </w:p>
    <w:p w:rsidR="00472BAA" w:rsidRDefault="00472BAA" w:rsidP="00472BAA">
      <w:r>
        <w:rPr>
          <w:rFonts w:hint="eastAsia"/>
        </w:rPr>
        <w:t>无需</w:t>
      </w:r>
      <w:r w:rsidR="00450FC1">
        <w:rPr>
          <w:rFonts w:hint="eastAsia"/>
        </w:rPr>
        <w:t>处理</w:t>
      </w:r>
      <w:r>
        <w:rPr>
          <w:rFonts w:hint="eastAsia"/>
        </w:rPr>
        <w:t>。</w:t>
      </w:r>
    </w:p>
    <w:p w:rsidR="00472BAA" w:rsidRDefault="00472BAA" w:rsidP="00472BAA">
      <w:pPr>
        <w:pStyle w:val="3"/>
      </w:pPr>
      <w:bookmarkStart w:id="56" w:name="_Toc389576952"/>
      <w:bookmarkStart w:id="57" w:name="_Toc391459420"/>
      <w:bookmarkStart w:id="58" w:name="_Toc392747608"/>
      <w:r>
        <w:t>hh3cIKEProposalDel</w:t>
      </w:r>
      <w:bookmarkEnd w:id="56"/>
      <w:bookmarkEnd w:id="57"/>
      <w:bookmarkEnd w:id="58"/>
    </w:p>
    <w:p w:rsidR="00472BAA" w:rsidRDefault="00472BAA" w:rsidP="00472BAA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472BAA" w:rsidRPr="00B1156A" w:rsidTr="000F1DD3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472BAA" w:rsidP="000F1DD3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472BAA" w:rsidP="000F1DD3">
            <w:pPr>
              <w:pStyle w:val="TableText"/>
            </w:pPr>
            <w:r>
              <w:t>1.3.6.1.4.1.25506. 2.30.1.6.1.18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472BAA" w:rsidP="00302D03">
            <w:pPr>
              <w:pStyle w:val="TableHeadingleft"/>
            </w:pPr>
            <w:r w:rsidRPr="00B1156A">
              <w:t>MIB</w:t>
            </w:r>
            <w:r w:rsidR="00302D03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t>hh3c-ike-monitor.mib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302D03" w:rsidP="000F1DD3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472BAA" w:rsidRPr="004A63E0" w:rsidRDefault="00472BAA" w:rsidP="000F1DD3">
            <w:pPr>
              <w:pStyle w:val="TableText"/>
            </w:pPr>
            <w:r>
              <w:rPr>
                <w:rFonts w:hint="eastAsia"/>
              </w:rPr>
              <w:t>事件告警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302D03" w:rsidP="000F1DD3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t>-</w:t>
            </w:r>
          </w:p>
        </w:tc>
      </w:tr>
      <w:tr w:rsidR="00472BAA" w:rsidRPr="00B1156A" w:rsidTr="000F1DD3">
        <w:trPr>
          <w:cantSplit/>
        </w:trPr>
        <w:tc>
          <w:tcPr>
            <w:tcW w:w="1810" w:type="dxa"/>
          </w:tcPr>
          <w:p w:rsidR="00472BAA" w:rsidRPr="00B1156A" w:rsidRDefault="00302D03" w:rsidP="000F1DD3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472BAA" w:rsidRPr="00B1156A" w:rsidRDefault="00472BAA" w:rsidP="000F1DD3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t>【描述】</w:t>
      </w:r>
    </w:p>
    <w:p w:rsidR="00472BAA" w:rsidRDefault="00472BAA" w:rsidP="00472BAA">
      <w:r>
        <w:rPr>
          <w:rFonts w:hint="eastAsia"/>
        </w:rPr>
        <w:t>删除一条</w:t>
      </w:r>
      <w:r>
        <w:rPr>
          <w:rFonts w:hint="eastAsia"/>
        </w:rPr>
        <w:t>IKE</w:t>
      </w:r>
      <w:r>
        <w:rPr>
          <w:rFonts w:hint="eastAsia"/>
        </w:rPr>
        <w:t>提议时生成本告警。</w:t>
      </w:r>
    </w:p>
    <w:p w:rsidR="00472BAA" w:rsidRDefault="00472BAA" w:rsidP="00472BAA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472BAA" w:rsidRPr="00B1156A" w:rsidTr="000F1DD3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72BAA" w:rsidRPr="00B1156A" w:rsidRDefault="00302D03" w:rsidP="000F1DD3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FF2AD3" w:rsidRDefault="00472BAA" w:rsidP="00FF2AD3">
            <w:pPr>
              <w:pStyle w:val="ItemListinTable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snmp-agent trap enable ike proposal-delete</w:t>
            </w:r>
          </w:p>
          <w:p w:rsidR="00FF2AD3" w:rsidRDefault="00472BAA" w:rsidP="00FF2AD3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hh3cIKEProposalDelTrapCntl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enabled(1)</w:t>
            </w:r>
          </w:p>
        </w:tc>
      </w:tr>
      <w:tr w:rsidR="00472BAA" w:rsidRPr="00B1156A" w:rsidTr="000F1DD3">
        <w:trPr>
          <w:cantSplit/>
        </w:trPr>
        <w:tc>
          <w:tcPr>
            <w:tcW w:w="1254" w:type="dxa"/>
          </w:tcPr>
          <w:p w:rsidR="00472BAA" w:rsidRPr="00B1156A" w:rsidRDefault="00302D03" w:rsidP="000F1DD3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FF2AD3" w:rsidRDefault="00472BAA" w:rsidP="00FF2AD3">
            <w:pPr>
              <w:pStyle w:val="ItemListinTable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snmp-agent trap enable ike proposal-delete</w:t>
            </w:r>
          </w:p>
          <w:p w:rsidR="00FF2AD3" w:rsidRDefault="00472BAA" w:rsidP="00FF2AD3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hh3cIKEProposalDelTrapCntl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disabled(2)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472BAA" w:rsidRPr="00B1156A" w:rsidTr="000F1DD3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72BAA" w:rsidRPr="00B1156A" w:rsidRDefault="00472BAA" w:rsidP="000F1DD3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1.3.6.1.4.1.25506.2.30.1.4.1 (hh3cIKEProposalNumber)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472BAA" w:rsidRPr="00B1156A" w:rsidRDefault="003134DA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472BAA" w:rsidRPr="00B1156A" w:rsidTr="000F1DD3">
        <w:trPr>
          <w:cantSplit/>
        </w:trPr>
        <w:tc>
          <w:tcPr>
            <w:tcW w:w="3607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1.3.6.1.4.1.25506.2.30.1.4.2 (hh3cIKEProposalSize)</w:t>
            </w:r>
          </w:p>
        </w:tc>
        <w:tc>
          <w:tcPr>
            <w:tcW w:w="2045" w:type="dxa"/>
          </w:tcPr>
          <w:p w:rsidR="00472BAA" w:rsidRPr="00B1156A" w:rsidRDefault="00472BAA" w:rsidP="000F1DD3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472BAA" w:rsidRPr="00B1156A" w:rsidRDefault="003134DA" w:rsidP="000F1DD3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</w:tbl>
    <w:p w:rsidR="00472BAA" w:rsidRDefault="00472BAA" w:rsidP="00472BAA"/>
    <w:p w:rsidR="00472BAA" w:rsidRDefault="00472BAA" w:rsidP="00472BAA">
      <w:pPr>
        <w:pStyle w:val="Command"/>
      </w:pPr>
      <w:r>
        <w:t>【处理建议】</w:t>
      </w:r>
    </w:p>
    <w:p w:rsidR="00472BAA" w:rsidRDefault="00472BAA" w:rsidP="00472BAA">
      <w:r>
        <w:rPr>
          <w:rFonts w:hint="eastAsia"/>
        </w:rPr>
        <w:t>无需</w:t>
      </w:r>
      <w:r w:rsidR="00450FC1">
        <w:rPr>
          <w:rFonts w:hint="eastAsia"/>
        </w:rPr>
        <w:t>处理</w:t>
      </w:r>
      <w:r>
        <w:rPr>
          <w:rFonts w:hint="eastAsia"/>
        </w:rPr>
        <w:t>。</w:t>
      </w:r>
    </w:p>
    <w:p w:rsidR="00887319" w:rsidRPr="0044780D" w:rsidRDefault="00887319" w:rsidP="0044780D"/>
    <w:sectPr w:rsidR="00887319" w:rsidRPr="0044780D" w:rsidSect="0059748F">
      <w:footerReference w:type="default" r:id="rId9"/>
      <w:pgSz w:w="11907" w:h="16160" w:code="125"/>
      <w:pgMar w:top="1247" w:right="1134" w:bottom="1247" w:left="1134" w:header="851" w:footer="851" w:gutter="0"/>
      <w:pgNumType w:start="1"/>
      <w:cols w:space="425"/>
      <w:docGrid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46" w:author="Lkf3890" w:date="2014-07-31T18:34:00Z" w:initials="luwenting">
    <w:p w:rsidR="008D010E" w:rsidRDefault="008D010E">
      <w:pPr>
        <w:pStyle w:val="ab"/>
      </w:pPr>
      <w:r>
        <w:rPr>
          <w:rStyle w:val="aa"/>
        </w:rPr>
        <w:annotationRef/>
      </w:r>
    </w:p>
    <w:p w:rsidR="008D010E" w:rsidRDefault="008D010E">
      <w:pPr>
        <w:pStyle w:val="ab"/>
      </w:pPr>
      <w:r>
        <w:rPr>
          <w:rFonts w:hint="eastAsia"/>
        </w:rPr>
        <w:t>“授权”还是“认证”？</w:t>
      </w:r>
    </w:p>
    <w:p w:rsidR="008D010E" w:rsidRDefault="008D010E">
      <w:pPr>
        <w:pStyle w:val="ab"/>
      </w:pPr>
      <w:r w:rsidRPr="008D010E">
        <w:rPr>
          <w:rFonts w:hint="eastAsia"/>
          <w:highlight w:val="yellow"/>
        </w:rPr>
        <w:t>请开发确认。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327D" w:rsidRDefault="0062327D">
      <w:r>
        <w:separator/>
      </w:r>
    </w:p>
  </w:endnote>
  <w:endnote w:type="continuationSeparator" w:id="0">
    <w:p w:rsidR="0062327D" w:rsidRDefault="006232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0F1DD3" w:rsidRPr="00020766" w:rsidRDefault="00FF2AD3" w:rsidP="00020766">
        <w:pPr>
          <w:pStyle w:val="a5"/>
        </w:pPr>
        <w:r w:rsidRPr="00FF2AD3">
          <w:fldChar w:fldCharType="begin"/>
        </w:r>
        <w:r w:rsidR="000F1DD3">
          <w:instrText>PAGE   \* MERGEFORMAT</w:instrText>
        </w:r>
        <w:r w:rsidRPr="00FF2AD3">
          <w:fldChar w:fldCharType="separate"/>
        </w:r>
        <w:r w:rsidR="00F45843" w:rsidRPr="00F45843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327D" w:rsidRDefault="0062327D">
      <w:r>
        <w:separator/>
      </w:r>
    </w:p>
  </w:footnote>
  <w:footnote w:type="continuationSeparator" w:id="0">
    <w:p w:rsidR="0062327D" w:rsidRDefault="006232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 w:numId="46">
    <w:abstractNumId w:val="22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2"/>
  </w:num>
  <w:num w:numId="55">
    <w:abstractNumId w:val="22"/>
  </w:num>
  <w:num w:numId="56">
    <w:abstractNumId w:val="22"/>
  </w:num>
  <w:num w:numId="57">
    <w:abstractNumId w:val="22"/>
  </w:num>
  <w:num w:numId="58">
    <w:abstractNumId w:val="22"/>
  </w:num>
  <w:num w:numId="59">
    <w:abstractNumId w:val="22"/>
  </w:num>
  <w:num w:numId="60">
    <w:abstractNumId w:val="22"/>
  </w:num>
  <w:num w:numId="61">
    <w:abstractNumId w:val="22"/>
  </w:num>
  <w:num w:numId="62">
    <w:abstractNumId w:val="22"/>
  </w:num>
  <w:num w:numId="63">
    <w:abstractNumId w:val="22"/>
  </w:num>
  <w:num w:numId="64">
    <w:abstractNumId w:val="22"/>
  </w:num>
  <w:num w:numId="65">
    <w:abstractNumId w:val="22"/>
  </w:num>
  <w:num w:numId="66">
    <w:abstractNumId w:val="22"/>
  </w:num>
  <w:num w:numId="67">
    <w:abstractNumId w:val="22"/>
  </w:num>
  <w:num w:numId="68">
    <w:abstractNumId w:val="22"/>
  </w:num>
  <w:num w:numId="69">
    <w:abstractNumId w:val="22"/>
  </w:num>
  <w:num w:numId="70">
    <w:abstractNumId w:val="22"/>
  </w:num>
  <w:num w:numId="71">
    <w:abstractNumId w:val="22"/>
  </w:num>
  <w:num w:numId="72">
    <w:abstractNumId w:val="22"/>
  </w:num>
  <w:num w:numId="73">
    <w:abstractNumId w:val="22"/>
  </w:num>
  <w:num w:numId="74">
    <w:abstractNumId w:val="22"/>
  </w:num>
  <w:num w:numId="75">
    <w:abstractNumId w:val="22"/>
  </w:num>
  <w:num w:numId="76">
    <w:abstractNumId w:val="22"/>
  </w:num>
  <w:num w:numId="77">
    <w:abstractNumId w:val="22"/>
  </w:num>
  <w:num w:numId="78">
    <w:abstractNumId w:val="22"/>
  </w:num>
  <w:num w:numId="79">
    <w:abstractNumId w:val="22"/>
  </w:num>
  <w:num w:numId="80">
    <w:abstractNumId w:val="22"/>
  </w:num>
  <w:num w:numId="81">
    <w:abstractNumId w:val="22"/>
  </w:num>
  <w:num w:numId="82">
    <w:abstractNumId w:val="22"/>
  </w:num>
  <w:num w:numId="83">
    <w:abstractNumId w:val="22"/>
  </w:num>
  <w:num w:numId="84">
    <w:abstractNumId w:val="22"/>
  </w:num>
  <w:num w:numId="85">
    <w:abstractNumId w:val="22"/>
  </w:num>
  <w:num w:numId="86">
    <w:abstractNumId w:val="22"/>
  </w:num>
  <w:num w:numId="87">
    <w:abstractNumId w:val="22"/>
  </w:num>
  <w:num w:numId="88">
    <w:abstractNumId w:val="22"/>
  </w:num>
  <w:num w:numId="89">
    <w:abstractNumId w:val="22"/>
  </w:num>
  <w:num w:numId="90">
    <w:abstractNumId w:val="22"/>
  </w:num>
  <w:num w:numId="91">
    <w:abstractNumId w:val="22"/>
  </w:num>
  <w:num w:numId="92">
    <w:abstractNumId w:val="22"/>
  </w:num>
  <w:num w:numId="93">
    <w:abstractNumId w:val="22"/>
  </w:num>
  <w:num w:numId="94">
    <w:abstractNumId w:val="22"/>
  </w:num>
  <w:num w:numId="95">
    <w:abstractNumId w:val="22"/>
  </w:num>
  <w:num w:numId="96">
    <w:abstractNumId w:val="22"/>
  </w:num>
  <w:num w:numId="97">
    <w:abstractNumId w:val="22"/>
  </w:num>
  <w:numIdMacAtCleanup w:val="9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4197"/>
    <w:rsid w:val="0009521A"/>
    <w:rsid w:val="000969A2"/>
    <w:rsid w:val="00097AAC"/>
    <w:rsid w:val="000A051C"/>
    <w:rsid w:val="000A2B06"/>
    <w:rsid w:val="000A2FFB"/>
    <w:rsid w:val="000A67DD"/>
    <w:rsid w:val="000B0E62"/>
    <w:rsid w:val="000B4A53"/>
    <w:rsid w:val="000B6DC4"/>
    <w:rsid w:val="000C470B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D7F0E"/>
    <w:rsid w:val="000E2790"/>
    <w:rsid w:val="000E3CD1"/>
    <w:rsid w:val="000F1DD3"/>
    <w:rsid w:val="000F2836"/>
    <w:rsid w:val="000F2F70"/>
    <w:rsid w:val="00100B65"/>
    <w:rsid w:val="00101F90"/>
    <w:rsid w:val="0010333F"/>
    <w:rsid w:val="00104918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55CEB"/>
    <w:rsid w:val="00166C47"/>
    <w:rsid w:val="00167452"/>
    <w:rsid w:val="00170660"/>
    <w:rsid w:val="00170813"/>
    <w:rsid w:val="00172223"/>
    <w:rsid w:val="00173A70"/>
    <w:rsid w:val="00175517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1F79E4"/>
    <w:rsid w:val="00203329"/>
    <w:rsid w:val="00203CCD"/>
    <w:rsid w:val="0020482E"/>
    <w:rsid w:val="0020672D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40A24"/>
    <w:rsid w:val="00242C4C"/>
    <w:rsid w:val="00242D51"/>
    <w:rsid w:val="002525C9"/>
    <w:rsid w:val="00255A62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26BC"/>
    <w:rsid w:val="0028438C"/>
    <w:rsid w:val="00286028"/>
    <w:rsid w:val="00294B58"/>
    <w:rsid w:val="00294D75"/>
    <w:rsid w:val="00294F92"/>
    <w:rsid w:val="002A451A"/>
    <w:rsid w:val="002A7FE9"/>
    <w:rsid w:val="002B6C6F"/>
    <w:rsid w:val="002B7029"/>
    <w:rsid w:val="002C213D"/>
    <w:rsid w:val="002C2CE2"/>
    <w:rsid w:val="002C471A"/>
    <w:rsid w:val="002D1AF4"/>
    <w:rsid w:val="002D1F45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2F6126"/>
    <w:rsid w:val="00302D03"/>
    <w:rsid w:val="003039A0"/>
    <w:rsid w:val="00304337"/>
    <w:rsid w:val="003048BC"/>
    <w:rsid w:val="00305478"/>
    <w:rsid w:val="00305922"/>
    <w:rsid w:val="00305A89"/>
    <w:rsid w:val="00305F50"/>
    <w:rsid w:val="00307A66"/>
    <w:rsid w:val="00310AD4"/>
    <w:rsid w:val="003129C1"/>
    <w:rsid w:val="003134DA"/>
    <w:rsid w:val="00313A90"/>
    <w:rsid w:val="00314C76"/>
    <w:rsid w:val="003160D9"/>
    <w:rsid w:val="00324203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A6580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78F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2419"/>
    <w:rsid w:val="0042417D"/>
    <w:rsid w:val="004246C9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0FC1"/>
    <w:rsid w:val="00453AFD"/>
    <w:rsid w:val="0046153F"/>
    <w:rsid w:val="00463880"/>
    <w:rsid w:val="004659F6"/>
    <w:rsid w:val="00472BAA"/>
    <w:rsid w:val="00473082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1915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608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25B41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5F6D"/>
    <w:rsid w:val="005669E6"/>
    <w:rsid w:val="005675D7"/>
    <w:rsid w:val="00567EBB"/>
    <w:rsid w:val="00570147"/>
    <w:rsid w:val="00570FFD"/>
    <w:rsid w:val="005778AC"/>
    <w:rsid w:val="00577F8A"/>
    <w:rsid w:val="00581678"/>
    <w:rsid w:val="0059748F"/>
    <w:rsid w:val="005A09A6"/>
    <w:rsid w:val="005A0F8A"/>
    <w:rsid w:val="005A1F18"/>
    <w:rsid w:val="005A2730"/>
    <w:rsid w:val="005A4B05"/>
    <w:rsid w:val="005B06AB"/>
    <w:rsid w:val="005B3DC1"/>
    <w:rsid w:val="005B5F26"/>
    <w:rsid w:val="005C0548"/>
    <w:rsid w:val="005C08C7"/>
    <w:rsid w:val="005C4377"/>
    <w:rsid w:val="005C578E"/>
    <w:rsid w:val="005C6100"/>
    <w:rsid w:val="005C6B12"/>
    <w:rsid w:val="005D0F03"/>
    <w:rsid w:val="005D204D"/>
    <w:rsid w:val="005D713C"/>
    <w:rsid w:val="005D7494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1291"/>
    <w:rsid w:val="00622C01"/>
    <w:rsid w:val="00622C10"/>
    <w:rsid w:val="0062327D"/>
    <w:rsid w:val="00624EAE"/>
    <w:rsid w:val="00625C98"/>
    <w:rsid w:val="00625CFB"/>
    <w:rsid w:val="0062645B"/>
    <w:rsid w:val="0064048A"/>
    <w:rsid w:val="006448C8"/>
    <w:rsid w:val="00645E2B"/>
    <w:rsid w:val="00647713"/>
    <w:rsid w:val="006534A7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7760B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A76D5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4F49"/>
    <w:rsid w:val="006F52F5"/>
    <w:rsid w:val="006F5609"/>
    <w:rsid w:val="00705E1D"/>
    <w:rsid w:val="007067E4"/>
    <w:rsid w:val="00707ADC"/>
    <w:rsid w:val="0071398D"/>
    <w:rsid w:val="00713B84"/>
    <w:rsid w:val="00714EB9"/>
    <w:rsid w:val="00715866"/>
    <w:rsid w:val="00715C09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3EB8"/>
    <w:rsid w:val="00741835"/>
    <w:rsid w:val="00744F0D"/>
    <w:rsid w:val="00745E0D"/>
    <w:rsid w:val="00747CD4"/>
    <w:rsid w:val="00747D4D"/>
    <w:rsid w:val="007522A0"/>
    <w:rsid w:val="0075322C"/>
    <w:rsid w:val="00755AA4"/>
    <w:rsid w:val="00760E7D"/>
    <w:rsid w:val="00765984"/>
    <w:rsid w:val="0077351D"/>
    <w:rsid w:val="00773D46"/>
    <w:rsid w:val="00774E54"/>
    <w:rsid w:val="00777BF2"/>
    <w:rsid w:val="007808DF"/>
    <w:rsid w:val="00781F27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0F0D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0F4F"/>
    <w:rsid w:val="0085291D"/>
    <w:rsid w:val="0085399F"/>
    <w:rsid w:val="00854B32"/>
    <w:rsid w:val="00855580"/>
    <w:rsid w:val="0085761D"/>
    <w:rsid w:val="0087187C"/>
    <w:rsid w:val="0087204F"/>
    <w:rsid w:val="008735CF"/>
    <w:rsid w:val="0087376F"/>
    <w:rsid w:val="008765A6"/>
    <w:rsid w:val="008778F4"/>
    <w:rsid w:val="00880A17"/>
    <w:rsid w:val="00881BDE"/>
    <w:rsid w:val="00883277"/>
    <w:rsid w:val="008833B0"/>
    <w:rsid w:val="008838E8"/>
    <w:rsid w:val="00886635"/>
    <w:rsid w:val="00887207"/>
    <w:rsid w:val="00887319"/>
    <w:rsid w:val="00887367"/>
    <w:rsid w:val="0089424E"/>
    <w:rsid w:val="00895160"/>
    <w:rsid w:val="00896B62"/>
    <w:rsid w:val="008B27EC"/>
    <w:rsid w:val="008B313F"/>
    <w:rsid w:val="008B3535"/>
    <w:rsid w:val="008B38C1"/>
    <w:rsid w:val="008B523D"/>
    <w:rsid w:val="008B72DA"/>
    <w:rsid w:val="008B7A74"/>
    <w:rsid w:val="008C0BD5"/>
    <w:rsid w:val="008C573B"/>
    <w:rsid w:val="008C78E8"/>
    <w:rsid w:val="008D010E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2382"/>
    <w:rsid w:val="009149CA"/>
    <w:rsid w:val="009154A6"/>
    <w:rsid w:val="009170DD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74FE"/>
    <w:rsid w:val="009518DF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96907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0462"/>
    <w:rsid w:val="009E222F"/>
    <w:rsid w:val="009E7BB3"/>
    <w:rsid w:val="009F1266"/>
    <w:rsid w:val="009F7AD5"/>
    <w:rsid w:val="00A00A2C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57FFD"/>
    <w:rsid w:val="00A61BDF"/>
    <w:rsid w:val="00A61D5E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921AC"/>
    <w:rsid w:val="00A93473"/>
    <w:rsid w:val="00A93797"/>
    <w:rsid w:val="00AB0C10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4B23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312E"/>
    <w:rsid w:val="00B554D9"/>
    <w:rsid w:val="00B56CE9"/>
    <w:rsid w:val="00B57622"/>
    <w:rsid w:val="00B57C39"/>
    <w:rsid w:val="00B629F3"/>
    <w:rsid w:val="00B6418A"/>
    <w:rsid w:val="00B6464A"/>
    <w:rsid w:val="00B65EB4"/>
    <w:rsid w:val="00B67E8F"/>
    <w:rsid w:val="00B71E03"/>
    <w:rsid w:val="00B74519"/>
    <w:rsid w:val="00B75566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D5989"/>
    <w:rsid w:val="00BE1147"/>
    <w:rsid w:val="00BE16BD"/>
    <w:rsid w:val="00BE1AA7"/>
    <w:rsid w:val="00BE5AEF"/>
    <w:rsid w:val="00BF2BC2"/>
    <w:rsid w:val="00BF327E"/>
    <w:rsid w:val="00C0198D"/>
    <w:rsid w:val="00C02FAC"/>
    <w:rsid w:val="00C042C6"/>
    <w:rsid w:val="00C1084C"/>
    <w:rsid w:val="00C11FD7"/>
    <w:rsid w:val="00C138AA"/>
    <w:rsid w:val="00C1391D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87983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5B69"/>
    <w:rsid w:val="00CC7EAA"/>
    <w:rsid w:val="00CD123F"/>
    <w:rsid w:val="00CD43BA"/>
    <w:rsid w:val="00CD5726"/>
    <w:rsid w:val="00CD642F"/>
    <w:rsid w:val="00CD69B6"/>
    <w:rsid w:val="00CD75CA"/>
    <w:rsid w:val="00CE3A24"/>
    <w:rsid w:val="00CE5A20"/>
    <w:rsid w:val="00CE71FD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C6BA7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12D6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2665B"/>
    <w:rsid w:val="00E26669"/>
    <w:rsid w:val="00E27C9B"/>
    <w:rsid w:val="00E36638"/>
    <w:rsid w:val="00E42B3D"/>
    <w:rsid w:val="00E42FBC"/>
    <w:rsid w:val="00E4656A"/>
    <w:rsid w:val="00E467CD"/>
    <w:rsid w:val="00E530AC"/>
    <w:rsid w:val="00E56184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171D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4432"/>
    <w:rsid w:val="00EC60C1"/>
    <w:rsid w:val="00EC7602"/>
    <w:rsid w:val="00ED6110"/>
    <w:rsid w:val="00EE2A73"/>
    <w:rsid w:val="00EE52D4"/>
    <w:rsid w:val="00EF169C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3E65"/>
    <w:rsid w:val="00F34F6F"/>
    <w:rsid w:val="00F35E22"/>
    <w:rsid w:val="00F36A71"/>
    <w:rsid w:val="00F41164"/>
    <w:rsid w:val="00F43D8C"/>
    <w:rsid w:val="00F45843"/>
    <w:rsid w:val="00F45C8B"/>
    <w:rsid w:val="00F4612D"/>
    <w:rsid w:val="00F474DF"/>
    <w:rsid w:val="00F53CCC"/>
    <w:rsid w:val="00F57C73"/>
    <w:rsid w:val="00F63999"/>
    <w:rsid w:val="00F67D05"/>
    <w:rsid w:val="00F70E1D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1EF1"/>
    <w:rsid w:val="00FE340A"/>
    <w:rsid w:val="00FE3725"/>
    <w:rsid w:val="00FE4C3A"/>
    <w:rsid w:val="00FE7041"/>
    <w:rsid w:val="00FE7A84"/>
    <w:rsid w:val="00FF0FCA"/>
    <w:rsid w:val="00FF2AD3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7EAA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59748F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59748F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59748F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59748F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59748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59748F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59748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59748F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59748F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59748F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59748F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59748F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59748F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59748F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59748F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59748F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59748F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59748F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59748F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59748F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59748F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59748F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59748F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59748F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59748F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59748F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59748F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59748F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59748F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uiPriority w:val="39"/>
    <w:rsid w:val="0059748F"/>
    <w:pPr>
      <w:ind w:left="1260"/>
    </w:pPr>
  </w:style>
  <w:style w:type="paragraph" w:styleId="50">
    <w:name w:val="toc 5"/>
    <w:basedOn w:val="a0"/>
    <w:next w:val="a0"/>
    <w:autoRedefine/>
    <w:uiPriority w:val="39"/>
    <w:rsid w:val="0059748F"/>
    <w:pPr>
      <w:ind w:left="1680"/>
    </w:pPr>
  </w:style>
  <w:style w:type="paragraph" w:styleId="60">
    <w:name w:val="toc 6"/>
    <w:basedOn w:val="a0"/>
    <w:next w:val="a0"/>
    <w:autoRedefine/>
    <w:uiPriority w:val="39"/>
    <w:rsid w:val="0059748F"/>
    <w:pPr>
      <w:ind w:left="2100"/>
    </w:pPr>
  </w:style>
  <w:style w:type="paragraph" w:styleId="70">
    <w:name w:val="toc 7"/>
    <w:basedOn w:val="a0"/>
    <w:next w:val="a0"/>
    <w:autoRedefine/>
    <w:uiPriority w:val="39"/>
    <w:rsid w:val="0059748F"/>
    <w:pPr>
      <w:ind w:left="2520"/>
    </w:pPr>
  </w:style>
  <w:style w:type="paragraph" w:styleId="80">
    <w:name w:val="toc 8"/>
    <w:basedOn w:val="a0"/>
    <w:next w:val="a0"/>
    <w:autoRedefine/>
    <w:uiPriority w:val="39"/>
    <w:rsid w:val="0059748F"/>
    <w:pPr>
      <w:ind w:left="2940"/>
    </w:pPr>
  </w:style>
  <w:style w:type="paragraph" w:styleId="90">
    <w:name w:val="toc 9"/>
    <w:basedOn w:val="a0"/>
    <w:next w:val="a0"/>
    <w:autoRedefine/>
    <w:uiPriority w:val="39"/>
    <w:rsid w:val="0059748F"/>
    <w:pPr>
      <w:ind w:left="3360"/>
    </w:pPr>
  </w:style>
  <w:style w:type="paragraph" w:styleId="a8">
    <w:name w:val="Document Map"/>
    <w:basedOn w:val="a0"/>
    <w:semiHidden/>
    <w:rsid w:val="0059748F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59748F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59748F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59748F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59748F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59748F"/>
    <w:rPr>
      <w:color w:val="0000FF"/>
      <w:u w:val="single"/>
    </w:rPr>
  </w:style>
  <w:style w:type="character" w:styleId="aa">
    <w:name w:val="annotation reference"/>
    <w:basedOn w:val="a1"/>
    <w:semiHidden/>
    <w:rsid w:val="0059748F"/>
    <w:rPr>
      <w:sz w:val="21"/>
      <w:szCs w:val="21"/>
    </w:rPr>
  </w:style>
  <w:style w:type="paragraph" w:styleId="ab">
    <w:name w:val="annotation text"/>
    <w:basedOn w:val="a0"/>
    <w:link w:val="Char0"/>
    <w:semiHidden/>
    <w:rsid w:val="0059748F"/>
    <w:pPr>
      <w:jc w:val="left"/>
    </w:pPr>
  </w:style>
  <w:style w:type="paragraph" w:styleId="ac">
    <w:name w:val="annotation subject"/>
    <w:basedOn w:val="ab"/>
    <w:next w:val="ab"/>
    <w:semiHidden/>
    <w:rsid w:val="0059748F"/>
    <w:rPr>
      <w:b/>
      <w:bCs/>
    </w:rPr>
  </w:style>
  <w:style w:type="paragraph" w:styleId="ad">
    <w:name w:val="Balloon Text"/>
    <w:basedOn w:val="a0"/>
    <w:semiHidden/>
    <w:rsid w:val="0059748F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59748F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59748F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59748F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59748F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59748F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59748F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59748F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59748F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59748F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59748F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59748F"/>
    <w:pPr>
      <w:numPr>
        <w:ilvl w:val="1"/>
      </w:numPr>
    </w:pPr>
  </w:style>
  <w:style w:type="paragraph" w:customStyle="1" w:styleId="ItemIndent1">
    <w:name w:val="Item Indent_1"/>
    <w:basedOn w:val="a0"/>
    <w:qFormat/>
    <w:rsid w:val="0059748F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59748F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59748F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59748F"/>
    <w:pPr>
      <w:numPr>
        <w:ilvl w:val="2"/>
      </w:numPr>
    </w:pPr>
  </w:style>
  <w:style w:type="paragraph" w:customStyle="1" w:styleId="ItemIndent3">
    <w:name w:val="Item Indent_3"/>
    <w:basedOn w:val="a0"/>
    <w:rsid w:val="0059748F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59748F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59748F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59748F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59748F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FigureTable">
    <w:name w:val="Figure Table"/>
    <w:basedOn w:val="a7"/>
    <w:rsid w:val="0059748F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59748F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59748F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59748F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59748F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59748F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59748F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59748F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59748F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59748F"/>
    <w:pPr>
      <w:ind w:left="1134"/>
    </w:pPr>
  </w:style>
  <w:style w:type="paragraph" w:customStyle="1" w:styleId="TerminalDisplayIndent2">
    <w:name w:val="Terminal Display Indent_2"/>
    <w:basedOn w:val="TerminalDisplay"/>
    <w:rsid w:val="0059748F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59748F"/>
    <w:rPr>
      <w:rFonts w:ascii="Futura Hv" w:hAnsi="Futura Hv"/>
    </w:rPr>
  </w:style>
  <w:style w:type="paragraph" w:customStyle="1" w:styleId="Spacer">
    <w:name w:val="Spacer"/>
    <w:next w:val="a0"/>
    <w:link w:val="SpacerChar"/>
    <w:rsid w:val="0059748F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59748F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59748F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59748F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59748F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59748F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59748F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59748F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59748F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59748F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59748F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59748F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59748F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59748F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59748F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59748F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59748F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59748F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59748F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59748F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59748F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59748F"/>
    <w:pPr>
      <w:numPr>
        <w:numId w:val="42"/>
      </w:numPr>
    </w:pPr>
  </w:style>
  <w:style w:type="numbering" w:styleId="111111">
    <w:name w:val="Outline List 1"/>
    <w:basedOn w:val="a3"/>
    <w:rsid w:val="0059748F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59748F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59748F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59748F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59748F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59748F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59748F"/>
    <w:pPr>
      <w:widowControl w:val="0"/>
      <w:jc w:val="left"/>
    </w:pPr>
  </w:style>
  <w:style w:type="table" w:styleId="31">
    <w:name w:val="Table Colorful 3"/>
    <w:basedOn w:val="a2"/>
    <w:rsid w:val="0059748F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01-&#25991;&#26723;&#38656;&#27714;\&#26417;&#33805;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E08BA-0A64-441E-B1CD-473BD3033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113</TotalTime>
  <Pages>2</Pages>
  <Words>3348</Words>
  <Characters>15805</Characters>
  <Application>Microsoft Office Word</Application>
  <DocSecurity>0</DocSecurity>
  <Lines>1038</Lines>
  <Paragraphs>860</Paragraphs>
  <ScaleCrop>false</ScaleCrop>
  <Company/>
  <LinksUpToDate>false</LinksUpToDate>
  <CharactersWithSpaces>16230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92</cp:revision>
  <cp:lastPrinted>2010-05-04T10:01:00Z</cp:lastPrinted>
  <dcterms:created xsi:type="dcterms:W3CDTF">2014-07-09T08:19:00Z</dcterms:created>
  <dcterms:modified xsi:type="dcterms:W3CDTF">2014-07-31T10:34:00Z</dcterms:modified>
</cp:coreProperties>
</file>